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6F2" w:rsidRDefault="001B16F2" w:rsidP="001B16F2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1B16F2" w:rsidRDefault="00D74E3C" w:rsidP="00142A65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B04856">
        <w:rPr>
          <w:rFonts w:ascii="GHEA Grapalat" w:hAnsi="GHEA Grapalat"/>
          <w:sz w:val="24"/>
          <w:szCs w:val="24"/>
          <w:lang w:val="hy-AM"/>
        </w:rPr>
        <w:t>ՔԱՂԱՔԱՇԻՆՈՒԹՅԱՆ ԿՈՄԻՏԵԻ ՆԱԽԱԳԱՀ</w:t>
      </w:r>
    </w:p>
    <w:p w:rsidR="001B16F2" w:rsidRPr="00B04856" w:rsidRDefault="00D74E3C" w:rsidP="001B16F2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B04856">
        <w:rPr>
          <w:rFonts w:ascii="GHEA Grapalat" w:hAnsi="GHEA Grapalat"/>
          <w:sz w:val="24"/>
          <w:szCs w:val="24"/>
          <w:lang w:val="hy-AM"/>
        </w:rPr>
        <w:t>ՊԱՐՈՆ</w:t>
      </w:r>
      <w:r w:rsidR="005813AB" w:rsidRPr="005813AB">
        <w:rPr>
          <w:rFonts w:ascii="GHEA Grapalat" w:hAnsi="GHEA Grapalat"/>
          <w:sz w:val="24"/>
          <w:szCs w:val="24"/>
          <w:lang w:val="hy-AM"/>
        </w:rPr>
        <w:t xml:space="preserve"> ԵՂԻԱԶԱՐ ՎԱՐԴԱՆՅԱՆ</w:t>
      </w:r>
      <w:r w:rsidR="005813AB">
        <w:rPr>
          <w:rFonts w:ascii="GHEA Grapalat" w:hAnsi="GHEA Grapalat"/>
          <w:sz w:val="24"/>
          <w:szCs w:val="24"/>
          <w:lang w:val="hy-AM"/>
        </w:rPr>
        <w:t>ԻՆ</w:t>
      </w:r>
      <w:r w:rsidR="005813AB" w:rsidRPr="00B0485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1B16F2" w:rsidRDefault="001B16F2" w:rsidP="00795637">
      <w:pPr>
        <w:spacing w:after="0" w:line="240" w:lineRule="auto"/>
        <w:rPr>
          <w:rFonts w:ascii="GHEA Grapalat" w:hAnsi="GHEA Grapalat" w:cs="Sylfaen"/>
          <w:sz w:val="24"/>
          <w:szCs w:val="24"/>
          <w:lang w:val="hy-AM"/>
        </w:rPr>
      </w:pPr>
    </w:p>
    <w:p w:rsidR="00395D1D" w:rsidRPr="004927BA" w:rsidRDefault="009E4C64" w:rsidP="006C7A27">
      <w:pPr>
        <w:spacing w:after="0" w:line="240" w:lineRule="auto"/>
        <w:jc w:val="both"/>
        <w:rPr>
          <w:rFonts w:ascii="GHEA Grapalat" w:hAnsi="GHEA Grapalat"/>
          <w:color w:val="000000"/>
          <w:lang w:val="hy-AM"/>
        </w:rPr>
      </w:pPr>
      <w:r w:rsidRPr="004927BA">
        <w:rPr>
          <w:rFonts w:ascii="GHEA Grapalat" w:hAnsi="GHEA Grapalat"/>
          <w:color w:val="000000"/>
          <w:lang w:val="hy-AM"/>
        </w:rPr>
        <w:t>Ի պատասխան Ձեր</w:t>
      </w:r>
      <w:r w:rsidR="001304EF" w:rsidRPr="004927BA">
        <w:rPr>
          <w:rFonts w:ascii="GHEA Grapalat" w:hAnsi="GHEA Grapalat"/>
          <w:color w:val="000000"/>
          <w:lang w:val="hy-AM"/>
        </w:rPr>
        <w:t xml:space="preserve">` </w:t>
      </w:r>
      <w:r w:rsidR="00E5121E" w:rsidRPr="001831ED">
        <w:rPr>
          <w:rFonts w:ascii="GHEA Grapalat" w:hAnsi="GHEA Grapalat"/>
          <w:color w:val="000000"/>
          <w:lang w:val="hy-AM"/>
        </w:rPr>
        <w:t>1</w:t>
      </w:r>
      <w:r w:rsidR="00370A92">
        <w:rPr>
          <w:rFonts w:ascii="GHEA Grapalat" w:hAnsi="GHEA Grapalat"/>
          <w:color w:val="000000"/>
          <w:lang w:val="hy-AM"/>
        </w:rPr>
        <w:t>6</w:t>
      </w:r>
      <w:r w:rsidR="009950C7">
        <w:rPr>
          <w:rFonts w:ascii="GHEA Grapalat" w:hAnsi="GHEA Grapalat"/>
          <w:color w:val="000000"/>
          <w:lang w:val="hy-AM"/>
        </w:rPr>
        <w:t>.</w:t>
      </w:r>
      <w:r w:rsidR="009950C7" w:rsidRPr="009950C7">
        <w:rPr>
          <w:rFonts w:ascii="GHEA Grapalat" w:hAnsi="GHEA Grapalat"/>
          <w:color w:val="000000"/>
          <w:lang w:val="hy-AM"/>
        </w:rPr>
        <w:t>0</w:t>
      </w:r>
      <w:r w:rsidR="006C7A27">
        <w:rPr>
          <w:rFonts w:ascii="GHEA Grapalat" w:hAnsi="GHEA Grapalat"/>
          <w:color w:val="000000"/>
          <w:lang w:val="hy-AM"/>
        </w:rPr>
        <w:t>7</w:t>
      </w:r>
      <w:r w:rsidR="009950C7">
        <w:rPr>
          <w:rFonts w:ascii="GHEA Grapalat" w:hAnsi="GHEA Grapalat"/>
          <w:color w:val="000000"/>
          <w:lang w:val="hy-AM"/>
        </w:rPr>
        <w:t>.2025</w:t>
      </w:r>
      <w:r w:rsidRPr="004927BA">
        <w:rPr>
          <w:rFonts w:ascii="GHEA Grapalat" w:hAnsi="GHEA Grapalat"/>
          <w:color w:val="000000"/>
          <w:lang w:val="hy-AM"/>
        </w:rPr>
        <w:t>թ.</w:t>
      </w:r>
    </w:p>
    <w:p w:rsidR="002A7204" w:rsidRPr="004927BA" w:rsidRDefault="00AF08F8" w:rsidP="006C7A27">
      <w:pPr>
        <w:spacing w:after="0" w:line="24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N </w:t>
      </w:r>
      <w:r w:rsidR="00C9305E" w:rsidRPr="00C9305E">
        <w:rPr>
          <w:rFonts w:ascii="GHEA Grapalat" w:hAnsi="GHEA Grapalat"/>
          <w:color w:val="000000"/>
          <w:lang w:val="hy-AM"/>
        </w:rPr>
        <w:t>01/11.1/11337-2025</w:t>
      </w:r>
      <w:r w:rsidR="00C9305E">
        <w:rPr>
          <w:rFonts w:ascii="GHEA Grapalat" w:hAnsi="GHEA Grapalat"/>
          <w:color w:val="000000"/>
          <w:lang w:val="hy-AM"/>
        </w:rPr>
        <w:t xml:space="preserve"> </w:t>
      </w:r>
      <w:r w:rsidR="009E4C64" w:rsidRPr="004927BA">
        <w:rPr>
          <w:rFonts w:ascii="GHEA Grapalat" w:hAnsi="GHEA Grapalat"/>
          <w:color w:val="000000"/>
          <w:lang w:val="hy-AM"/>
        </w:rPr>
        <w:t>գրության`</w:t>
      </w:r>
    </w:p>
    <w:p w:rsidR="00CB3866" w:rsidRDefault="00CB3866" w:rsidP="006C7A27">
      <w:pPr>
        <w:spacing w:after="0" w:line="24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6C7A27" w:rsidRDefault="006C7A27" w:rsidP="00ED42C6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1B16F2" w:rsidRPr="0048234B" w:rsidRDefault="001B16F2" w:rsidP="00ED42C6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48234B">
        <w:rPr>
          <w:rFonts w:ascii="GHEA Grapalat" w:hAnsi="GHEA Grapalat"/>
          <w:color w:val="000000"/>
          <w:sz w:val="24"/>
          <w:szCs w:val="24"/>
          <w:lang w:val="hy-AM"/>
        </w:rPr>
        <w:t xml:space="preserve">Հարգելի պարոն </w:t>
      </w:r>
      <w:r w:rsidR="005813AB" w:rsidRPr="005813AB">
        <w:rPr>
          <w:rFonts w:ascii="GHEA Grapalat" w:hAnsi="GHEA Grapalat"/>
          <w:color w:val="000000"/>
          <w:sz w:val="24"/>
          <w:szCs w:val="24"/>
          <w:lang w:val="hy-AM"/>
        </w:rPr>
        <w:t>Վարդանյան</w:t>
      </w:r>
    </w:p>
    <w:p w:rsidR="007D6F6B" w:rsidRPr="001F1DA1" w:rsidRDefault="0017315A" w:rsidP="00922039">
      <w:pPr>
        <w:spacing w:after="0" w:line="360" w:lineRule="auto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>Կ</w:t>
      </w:r>
      <w:r w:rsidR="00FC060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>ից ներկայացվում</w:t>
      </w:r>
      <w:r w:rsidR="00FC060D" w:rsidRPr="00FC060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724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>է</w:t>
      </w:r>
      <w:r w:rsidR="00172456" w:rsidRPr="001724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9305E" w:rsidRPr="00C9305E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>Լոռու մարզի Փամբակ համայնքի Վահագնաձոր բնակավայրի 3-րդ փողոց N 9 հասցեում գտնվող մանկապարտեզի վերանորոգման նախագծային փաստաթղթերի քաղաքաշինական պետական համալիր փորձաքննություն իրականացնելու քվեարկության</w:t>
      </w:r>
      <w:r w:rsidR="00ED1845" w:rsidRPr="00ED184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883442">
        <w:rPr>
          <w:rFonts w:ascii="GHEA Grapalat" w:hAnsi="GHEA Grapalat" w:cs="Sylfaen"/>
          <w:sz w:val="24"/>
          <w:szCs w:val="24"/>
          <w:lang w:val="hy-AM"/>
        </w:rPr>
        <w:t>լրացված</w:t>
      </w:r>
      <w:r w:rsidR="00883442" w:rsidRPr="0088344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թերթիկը</w:t>
      </w:r>
      <w:r w:rsidR="0088344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7D6F6B" w:rsidRPr="007D6F6B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615B0E" w:rsidRDefault="00615B0E" w:rsidP="00D63624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615B0E" w:rsidRDefault="00615B0E" w:rsidP="00D63624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702281" w:rsidRDefault="00702281" w:rsidP="00D63624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7814DE" w:rsidRDefault="007814DE" w:rsidP="00141DCC">
      <w:pPr>
        <w:pStyle w:val="NoSpacing"/>
        <w:spacing w:line="276" w:lineRule="auto"/>
        <w:ind w:firstLine="709"/>
        <w:rPr>
          <w:rFonts w:ascii="GHEA Grapalat" w:hAnsi="GHEA Grapalat" w:cs="GHEA Grapalat"/>
          <w:sz w:val="24"/>
          <w:szCs w:val="24"/>
          <w:lang w:val="af-ZA"/>
        </w:rPr>
      </w:pPr>
    </w:p>
    <w:p w:rsidR="000F045E" w:rsidRDefault="00172456" w:rsidP="00172456">
      <w:pPr>
        <w:spacing w:after="0" w:line="240" w:lineRule="auto"/>
        <w:ind w:firstLine="709"/>
        <w:rPr>
          <w:rFonts w:ascii="GHEA Grapalat" w:hAnsi="GHEA Grapalat"/>
          <w:sz w:val="16"/>
          <w:szCs w:val="16"/>
          <w:lang w:val="hy-AM"/>
        </w:rPr>
      </w:pPr>
      <w:r w:rsidRPr="00172456">
        <w:rPr>
          <w:rFonts w:ascii="GHEA Grapalat" w:eastAsia="Times New Roman" w:hAnsi="GHEA Grapalat" w:cs="Arial"/>
          <w:color w:val="191919"/>
          <w:sz w:val="24"/>
          <w:szCs w:val="24"/>
          <w:shd w:val="clear" w:color="auto" w:fill="FFFFFF"/>
          <w:lang w:val="hy-AM" w:eastAsia="en-GB"/>
        </w:rPr>
        <w:t xml:space="preserve">ՀԱՐԳԱՆՔՈՎ`                                              </w:t>
      </w:r>
      <w:r w:rsidR="00702281">
        <w:rPr>
          <w:rFonts w:ascii="GHEA Grapalat" w:eastAsia="Times New Roman" w:hAnsi="GHEA Grapalat" w:cs="Arial"/>
          <w:color w:val="191919"/>
          <w:sz w:val="24"/>
          <w:szCs w:val="24"/>
          <w:shd w:val="clear" w:color="auto" w:fill="FFFFFF"/>
          <w:lang w:val="hy-AM" w:eastAsia="en-GB"/>
        </w:rPr>
        <w:t xml:space="preserve">             </w:t>
      </w:r>
      <w:r w:rsidRPr="00172456">
        <w:rPr>
          <w:rFonts w:ascii="GHEA Grapalat" w:eastAsia="Times New Roman" w:hAnsi="GHEA Grapalat" w:cs="Arial"/>
          <w:color w:val="191919"/>
          <w:sz w:val="24"/>
          <w:szCs w:val="24"/>
          <w:shd w:val="clear" w:color="auto" w:fill="FFFFFF"/>
          <w:lang w:val="hy-AM" w:eastAsia="en-GB"/>
        </w:rPr>
        <w:t xml:space="preserve">ԱՆԱՀԻՏ ԱՎԱՆԵՍՅԱՆ      </w:t>
      </w:r>
    </w:p>
    <w:p w:rsidR="000F045E" w:rsidRDefault="000F045E" w:rsidP="000F045E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</w:p>
    <w:p w:rsidR="000F045E" w:rsidRDefault="000F045E" w:rsidP="00C353BC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</w:p>
    <w:p w:rsidR="00172456" w:rsidRDefault="006203AB" w:rsidP="006203AB">
      <w:pPr>
        <w:tabs>
          <w:tab w:val="left" w:pos="4065"/>
        </w:tabs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ab/>
      </w:r>
      <w:r>
        <w:rPr>
          <w:rFonts w:ascii="GHEA Grapalat" w:hAnsi="GHEA Grapalat"/>
          <w:sz w:val="16"/>
          <w:szCs w:val="16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D0D8393E-1006-480D-AF12-0231C84127DC}" provid="{00000000-0000-0000-0000-000000000000}" issignatureline="t"/>
          </v:shape>
        </w:pict>
      </w:r>
      <w:bookmarkStart w:id="0" w:name="_GoBack"/>
      <w:bookmarkEnd w:id="0"/>
    </w:p>
    <w:p w:rsidR="00702281" w:rsidRDefault="00702281" w:rsidP="00C353BC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</w:p>
    <w:p w:rsidR="00702281" w:rsidRDefault="00702281" w:rsidP="00C353BC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</w:p>
    <w:p w:rsidR="00702281" w:rsidRDefault="00702281" w:rsidP="00C353BC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</w:p>
    <w:p w:rsidR="00172456" w:rsidRDefault="00172456" w:rsidP="00C353BC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</w:p>
    <w:p w:rsidR="00C353BC" w:rsidRPr="00B66D08" w:rsidRDefault="00C353BC" w:rsidP="00C353BC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  <w:r w:rsidRPr="00D91D74">
        <w:rPr>
          <w:rFonts w:ascii="GHEA Grapalat" w:hAnsi="GHEA Grapalat"/>
          <w:sz w:val="16"/>
          <w:szCs w:val="16"/>
          <w:lang w:val="hy-AM"/>
        </w:rPr>
        <w:t xml:space="preserve">Կատարող` </w:t>
      </w:r>
      <w:r w:rsidR="00B66D08">
        <w:rPr>
          <w:rFonts w:ascii="GHEA Grapalat" w:hAnsi="GHEA Grapalat"/>
          <w:sz w:val="16"/>
          <w:szCs w:val="16"/>
          <w:lang w:val="hy-AM"/>
        </w:rPr>
        <w:t>Նարինե Մոսիյան</w:t>
      </w:r>
    </w:p>
    <w:p w:rsidR="00C353BC" w:rsidRPr="00D91D74" w:rsidRDefault="00C353BC" w:rsidP="00C353BC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  <w:r w:rsidRPr="00D91D74">
        <w:rPr>
          <w:rFonts w:ascii="GHEA Grapalat" w:hAnsi="GHEA Grapalat"/>
          <w:sz w:val="16"/>
          <w:szCs w:val="16"/>
          <w:lang w:val="hy-AM"/>
        </w:rPr>
        <w:t>ԱՆ «ՀՎԿ ԱԶԳԱՅԻՆ ԿԵՆՏՐՈՆ» ՊՈԱԿ</w:t>
      </w:r>
    </w:p>
    <w:p w:rsidR="00C353BC" w:rsidRPr="00D91D74" w:rsidRDefault="00C353BC" w:rsidP="00C353BC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  <w:r w:rsidRPr="00D91D74">
        <w:rPr>
          <w:rFonts w:ascii="GHEA Grapalat" w:hAnsi="GHEA Grapalat"/>
          <w:sz w:val="16"/>
          <w:szCs w:val="16"/>
          <w:lang w:val="hy-AM"/>
        </w:rPr>
        <w:t xml:space="preserve">Հեռ. </w:t>
      </w:r>
      <w:r w:rsidRPr="00262B51">
        <w:rPr>
          <w:rFonts w:ascii="GHEA Grapalat" w:hAnsi="GHEA Grapalat"/>
          <w:sz w:val="16"/>
          <w:szCs w:val="16"/>
          <w:lang w:val="hy-AM"/>
        </w:rPr>
        <w:t>012808083/2214</w:t>
      </w:r>
    </w:p>
    <w:p w:rsidR="00FE29FB" w:rsidRPr="00FE29FB" w:rsidRDefault="00FE29FB" w:rsidP="00FE29FB">
      <w:pPr>
        <w:spacing w:after="0" w:line="240" w:lineRule="auto"/>
        <w:rPr>
          <w:rStyle w:val="Emphasis"/>
          <w:rFonts w:ascii="GHEA Grapalat" w:hAnsi="GHEA Grapalat"/>
          <w:i w:val="0"/>
          <w:iCs w:val="0"/>
          <w:sz w:val="16"/>
          <w:szCs w:val="16"/>
          <w:lang w:val="hy-AM"/>
        </w:rPr>
      </w:pPr>
    </w:p>
    <w:sectPr w:rsidR="00FE29FB" w:rsidRPr="00FE29FB" w:rsidSect="00A04864">
      <w:headerReference w:type="default" r:id="rId7"/>
      <w:headerReference w:type="first" r:id="rId8"/>
      <w:footerReference w:type="first" r:id="rId9"/>
      <w:pgSz w:w="11906" w:h="16838" w:code="9"/>
      <w:pgMar w:top="851" w:right="1134" w:bottom="851" w:left="1418" w:header="53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0D4" w:rsidRDefault="00A160D4">
      <w:r>
        <w:separator/>
      </w:r>
    </w:p>
  </w:endnote>
  <w:endnote w:type="continuationSeparator" w:id="0">
    <w:p w:rsidR="00A160D4" w:rsidRDefault="00A16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0C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8AC" w:rsidRPr="00FA761A" w:rsidRDefault="000072A2" w:rsidP="00FA761A">
    <w:pPr>
      <w:pStyle w:val="Footer"/>
      <w:rPr>
        <w:rFonts w:ascii="GHEA Grapalat" w:hAnsi="GHEA Grapalat"/>
        <w:lang w:val="en-US"/>
      </w:rPr>
    </w:pPr>
    <w:r>
      <w:rPr>
        <w:rFonts w:ascii="GHEA Grapalat" w:hAnsi="GHEA Grapalat"/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1737360</wp:posOffset>
              </wp:positionH>
              <wp:positionV relativeFrom="paragraph">
                <wp:posOffset>115570</wp:posOffset>
              </wp:positionV>
              <wp:extent cx="4365625" cy="580390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5625" cy="580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761A" w:rsidRPr="00AA1C91" w:rsidRDefault="00FA761A" w:rsidP="00AA1C91">
                          <w:pPr>
                            <w:pStyle w:val="NormalWeb"/>
                            <w:spacing w:before="0" w:beforeAutospacing="0" w:after="0" w:afterAutospacing="0" w:line="240" w:lineRule="auto"/>
                            <w:jc w:val="center"/>
                            <w:rPr>
                              <w:rFonts w:ascii="GHEA Grapalat" w:hAnsi="GHEA Grapalat"/>
                              <w:b/>
                              <w:sz w:val="18"/>
                              <w:szCs w:val="18"/>
                              <w:lang w:val="en-US"/>
                            </w:rPr>
                          </w:pPr>
                          <w:r w:rsidRPr="00FA761A">
                            <w:rPr>
                              <w:rFonts w:ascii="GHEA Grapalat" w:hAnsi="GHEA Grapalat" w:cs="Sylfaen"/>
                              <w:b/>
                              <w:sz w:val="18"/>
                              <w:szCs w:val="18"/>
                            </w:rPr>
                            <w:t>Հայաստանի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Sylfaen"/>
                              <w:b/>
                              <w:sz w:val="18"/>
                              <w:szCs w:val="18"/>
                            </w:rPr>
                            <w:t>Հանրապետություն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, </w:t>
                          </w:r>
                          <w:r w:rsidRPr="00FA761A">
                            <w:rPr>
                              <w:rFonts w:ascii="GHEA Grapalat" w:hAnsi="GHEA Grapalat" w:cs="Sylfaen"/>
                              <w:b/>
                              <w:sz w:val="18"/>
                              <w:szCs w:val="18"/>
                            </w:rPr>
                            <w:t>Երևան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 0010, </w:t>
                          </w:r>
                          <w:r w:rsidRPr="00FA761A">
                            <w:rPr>
                              <w:rFonts w:ascii="GHEA Grapalat" w:hAnsi="GHEA Grapalat" w:cs="Sylfaen"/>
                              <w:b/>
                              <w:sz w:val="18"/>
                              <w:szCs w:val="18"/>
                            </w:rPr>
                            <w:t>Կառավարական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Sylfaen"/>
                              <w:b/>
                              <w:sz w:val="18"/>
                              <w:szCs w:val="18"/>
                            </w:rPr>
                            <w:t>տուն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 N 3</w:t>
                          </w:r>
                          <w:r w:rsidR="00AA1C91">
                            <w:rPr>
                              <w:rFonts w:ascii="GHEA Grapalat" w:hAnsi="GHEA Grapalat" w:cs="Times Armenian"/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="00436BC1">
                            <w:rPr>
                              <w:rFonts w:ascii="GHEA Grapalat" w:hAnsi="GHEA Grapalat" w:cs="Sylfaen"/>
                              <w:b/>
                              <w:bCs/>
                              <w:kern w:val="32"/>
                              <w:sz w:val="18"/>
                              <w:szCs w:val="18"/>
                              <w:lang w:val="hy-AM"/>
                            </w:rPr>
                            <w:t>Հ</w:t>
                          </w:r>
                          <w:r w:rsidRPr="00FA761A">
                            <w:rPr>
                              <w:rFonts w:ascii="GHEA Grapalat" w:hAnsi="GHEA Grapalat" w:cs="Sylfaen"/>
                              <w:b/>
                              <w:bCs/>
                              <w:kern w:val="32"/>
                              <w:sz w:val="18"/>
                              <w:szCs w:val="18"/>
                            </w:rPr>
                            <w:t>եռ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r w:rsidR="00AA1C91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>`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 xml:space="preserve"> (+ 374 60) 80 80 03</w:t>
                          </w:r>
                          <w:r w:rsidR="00CA1C61">
                            <w:rPr>
                              <w:rFonts w:ascii="GHEA Grapalat" w:hAnsi="GHEA Grapalat" w:cs="Times Armenian"/>
                              <w:b/>
                              <w:bCs/>
                              <w:kern w:val="32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 w:cs="Sylfaen"/>
                              <w:b/>
                              <w:bCs/>
                              <w:sz w:val="18"/>
                              <w:szCs w:val="18"/>
                            </w:rPr>
                            <w:t>էլ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. </w:t>
                          </w:r>
                          <w:r w:rsidRPr="00FA761A">
                            <w:rPr>
                              <w:rFonts w:ascii="GHEA Grapalat" w:hAnsi="GHEA Grapalat" w:cs="Sylfaen"/>
                              <w:b/>
                              <w:bCs/>
                              <w:sz w:val="18"/>
                              <w:szCs w:val="18"/>
                            </w:rPr>
                            <w:t>փոստ</w:t>
                          </w:r>
                          <w:r w:rsidR="00AA1C91">
                            <w:rPr>
                              <w:rFonts w:ascii="GHEA Grapalat" w:hAnsi="GHEA Grapalat" w:cs="Times Armenian"/>
                              <w:b/>
                              <w:bCs/>
                              <w:sz w:val="18"/>
                              <w:szCs w:val="18"/>
                              <w:lang w:val="en-US"/>
                            </w:rPr>
                            <w:t>`</w:t>
                          </w:r>
                          <w:r w:rsidRPr="00FA761A">
                            <w:rPr>
                              <w:rFonts w:ascii="GHEA Grapalat" w:hAnsi="GHEA Grapalat" w:cs="Times Armenian"/>
                              <w:b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FA761A">
                            <w:rPr>
                              <w:rFonts w:ascii="GHEA Grapalat" w:hAnsi="GHEA Grapalat"/>
                              <w:b/>
                              <w:sz w:val="18"/>
                              <w:szCs w:val="18"/>
                              <w:lang w:val="it-IT"/>
                            </w:rPr>
                            <w:t>minister</w:t>
                          </w:r>
                          <w:r w:rsidRPr="00FA761A">
                            <w:rPr>
                              <w:rFonts w:ascii="GHEA Grapalat" w:hAnsi="GHEA Grapalat"/>
                              <w:b/>
                              <w:sz w:val="18"/>
                              <w:szCs w:val="18"/>
                              <w:lang w:val="hy-AM"/>
                            </w:rPr>
                            <w:t>@</w:t>
                          </w:r>
                          <w:r w:rsidRPr="00FA761A">
                            <w:rPr>
                              <w:rFonts w:ascii="GHEA Grapalat" w:hAnsi="GHEA Grapalat"/>
                              <w:b/>
                              <w:sz w:val="18"/>
                              <w:szCs w:val="18"/>
                              <w:lang w:val="it-IT"/>
                            </w:rPr>
                            <w:t>moh</w:t>
                          </w:r>
                          <w:r w:rsidRPr="00FA761A">
                            <w:rPr>
                              <w:rFonts w:ascii="GHEA Grapalat" w:hAnsi="GHEA Grapalat"/>
                              <w:b/>
                              <w:sz w:val="18"/>
                              <w:szCs w:val="18"/>
                              <w:lang w:val="hy-AM"/>
                            </w:rPr>
                            <w:t>.</w:t>
                          </w:r>
                          <w:r w:rsidRPr="00FA761A">
                            <w:rPr>
                              <w:rFonts w:ascii="GHEA Grapalat" w:hAnsi="GHEA Grapalat"/>
                              <w:b/>
                              <w:sz w:val="18"/>
                              <w:szCs w:val="18"/>
                              <w:lang w:val="it-IT"/>
                            </w:rPr>
                            <w:t>am</w:t>
                          </w:r>
                        </w:p>
                      </w:txbxContent>
                    </wps:txbx>
                    <wps:bodyPr rot="0" vert="horz" wrap="square" lIns="91440" tIns="46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136.8pt;margin-top:9.1pt;width:343.75pt;height:4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" filled="f" stroked="f">
              <v:textbox inset=",1.3mm">
                <w:txbxContent>
                  <w:p w:rsidR="00FA761A" w:rsidRPr="00AA1C91" w:rsidRDefault="00FA761A" w:rsidP="00AA1C91">
                    <w:pPr>
                      <w:pStyle w:val="NormalWeb"/>
                      <w:spacing w:before="0" w:beforeAutospacing="0" w:after="0" w:afterAutospacing="0" w:line="240" w:lineRule="auto"/>
                      <w:jc w:val="center"/>
                      <w:rPr>
                        <w:rFonts w:ascii="GHEA Grapalat" w:hAnsi="GHEA Grapalat"/>
                        <w:b/>
                        <w:sz w:val="18"/>
                        <w:szCs w:val="18"/>
                        <w:lang w:val="en-US"/>
                      </w:rPr>
                    </w:pPr>
                    <w:r w:rsidRPr="00FA761A">
                      <w:rPr>
                        <w:rFonts w:ascii="GHEA Grapalat" w:hAnsi="GHEA Grapalat" w:cs="Sylfaen"/>
                        <w:b/>
                        <w:sz w:val="18"/>
                        <w:szCs w:val="18"/>
                      </w:rPr>
                      <w:t>Հայաստանի</w:t>
                    </w:r>
                    <w:r w:rsidRPr="00FA761A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FA761A">
                      <w:rPr>
                        <w:rFonts w:ascii="GHEA Grapalat" w:hAnsi="GHEA Grapalat" w:cs="Sylfaen"/>
                        <w:b/>
                        <w:sz w:val="18"/>
                        <w:szCs w:val="18"/>
                      </w:rPr>
                      <w:t>Հանրապետություն</w:t>
                    </w:r>
                    <w:r w:rsidRPr="00FA761A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 xml:space="preserve">, </w:t>
                    </w:r>
                    <w:r w:rsidRPr="00FA761A">
                      <w:rPr>
                        <w:rFonts w:ascii="GHEA Grapalat" w:hAnsi="GHEA Grapalat" w:cs="Sylfaen"/>
                        <w:b/>
                        <w:sz w:val="18"/>
                        <w:szCs w:val="18"/>
                      </w:rPr>
                      <w:t>Երևան</w:t>
                    </w:r>
                    <w:r w:rsidRPr="00FA761A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 xml:space="preserve"> 0010, </w:t>
                    </w:r>
                    <w:r w:rsidRPr="00FA761A">
                      <w:rPr>
                        <w:rFonts w:ascii="GHEA Grapalat" w:hAnsi="GHEA Grapalat" w:cs="Sylfaen"/>
                        <w:b/>
                        <w:sz w:val="18"/>
                        <w:szCs w:val="18"/>
                      </w:rPr>
                      <w:t>Կառավարական</w:t>
                    </w:r>
                    <w:r w:rsidRPr="00FA761A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FA761A">
                      <w:rPr>
                        <w:rFonts w:ascii="GHEA Grapalat" w:hAnsi="GHEA Grapalat" w:cs="Sylfaen"/>
                        <w:b/>
                        <w:sz w:val="18"/>
                        <w:szCs w:val="18"/>
                      </w:rPr>
                      <w:t>տուն</w:t>
                    </w:r>
                    <w:r w:rsidRPr="00FA761A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 xml:space="preserve"> N 3</w:t>
                    </w:r>
                    <w:r w:rsidR="00AA1C91">
                      <w:rPr>
                        <w:rFonts w:ascii="GHEA Grapalat" w:hAnsi="GHEA Grapalat" w:cs="Times Armenian"/>
                        <w:b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="00436BC1">
                      <w:rPr>
                        <w:rFonts w:ascii="GHEA Grapalat" w:hAnsi="GHEA Grapalat" w:cs="Sylfaen"/>
                        <w:b/>
                        <w:bCs/>
                        <w:kern w:val="32"/>
                        <w:sz w:val="18"/>
                        <w:szCs w:val="18"/>
                        <w:lang w:val="hy-AM"/>
                      </w:rPr>
                      <w:t>Հ</w:t>
                    </w:r>
                    <w:r w:rsidRPr="00FA761A">
                      <w:rPr>
                        <w:rFonts w:ascii="GHEA Grapalat" w:hAnsi="GHEA Grapalat" w:cs="Sylfaen"/>
                        <w:b/>
                        <w:bCs/>
                        <w:kern w:val="32"/>
                        <w:sz w:val="18"/>
                        <w:szCs w:val="18"/>
                      </w:rPr>
                      <w:t>եռ</w:t>
                    </w:r>
                    <w:r w:rsidRPr="00FA761A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>.</w:t>
                    </w:r>
                    <w:r w:rsidR="00AA1C91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>`</w:t>
                    </w:r>
                    <w:r w:rsidRPr="00FA761A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 xml:space="preserve"> (+ 374 60) 80 80 03</w:t>
                    </w:r>
                    <w:r w:rsidR="00CA1C61">
                      <w:rPr>
                        <w:rFonts w:ascii="GHEA Grapalat" w:hAnsi="GHEA Grapalat" w:cs="Times Armenian"/>
                        <w:b/>
                        <w:bCs/>
                        <w:kern w:val="32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FA761A">
                      <w:rPr>
                        <w:rFonts w:ascii="GHEA Grapalat" w:hAnsi="GHEA Grapalat" w:cs="Sylfaen"/>
                        <w:b/>
                        <w:bCs/>
                        <w:sz w:val="18"/>
                        <w:szCs w:val="18"/>
                      </w:rPr>
                      <w:t>էլ</w:t>
                    </w:r>
                    <w:r w:rsidRPr="00FA761A">
                      <w:rPr>
                        <w:rFonts w:ascii="GHEA Grapalat" w:hAnsi="GHEA Grapalat" w:cs="Times Armenian"/>
                        <w:b/>
                        <w:bCs/>
                        <w:sz w:val="18"/>
                        <w:szCs w:val="18"/>
                        <w:lang w:val="en-US"/>
                      </w:rPr>
                      <w:t xml:space="preserve">. </w:t>
                    </w:r>
                    <w:r w:rsidRPr="00FA761A">
                      <w:rPr>
                        <w:rFonts w:ascii="GHEA Grapalat" w:hAnsi="GHEA Grapalat" w:cs="Sylfaen"/>
                        <w:b/>
                        <w:bCs/>
                        <w:sz w:val="18"/>
                        <w:szCs w:val="18"/>
                      </w:rPr>
                      <w:t>փոստ</w:t>
                    </w:r>
                    <w:r w:rsidR="00AA1C91">
                      <w:rPr>
                        <w:rFonts w:ascii="GHEA Grapalat" w:hAnsi="GHEA Grapalat" w:cs="Times Armenian"/>
                        <w:b/>
                        <w:bCs/>
                        <w:sz w:val="18"/>
                        <w:szCs w:val="18"/>
                        <w:lang w:val="en-US"/>
                      </w:rPr>
                      <w:t>`</w:t>
                    </w:r>
                    <w:r w:rsidRPr="00FA761A">
                      <w:rPr>
                        <w:rFonts w:ascii="GHEA Grapalat" w:hAnsi="GHEA Grapalat" w:cs="Times Armenian"/>
                        <w:b/>
                        <w:bCs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FA761A">
                      <w:rPr>
                        <w:rFonts w:ascii="GHEA Grapalat" w:hAnsi="GHEA Grapalat"/>
                        <w:b/>
                        <w:sz w:val="18"/>
                        <w:szCs w:val="18"/>
                        <w:lang w:val="it-IT"/>
                      </w:rPr>
                      <w:t>minister</w:t>
                    </w:r>
                    <w:r w:rsidRPr="00FA761A">
                      <w:rPr>
                        <w:rFonts w:ascii="GHEA Grapalat" w:hAnsi="GHEA Grapalat"/>
                        <w:b/>
                        <w:sz w:val="18"/>
                        <w:szCs w:val="18"/>
                        <w:lang w:val="hy-AM"/>
                      </w:rPr>
                      <w:t>@</w:t>
                    </w:r>
                    <w:r w:rsidRPr="00FA761A">
                      <w:rPr>
                        <w:rFonts w:ascii="GHEA Grapalat" w:hAnsi="GHEA Grapalat"/>
                        <w:b/>
                        <w:sz w:val="18"/>
                        <w:szCs w:val="18"/>
                        <w:lang w:val="it-IT"/>
                      </w:rPr>
                      <w:t>moh</w:t>
                    </w:r>
                    <w:r w:rsidRPr="00FA761A">
                      <w:rPr>
                        <w:rFonts w:ascii="GHEA Grapalat" w:hAnsi="GHEA Grapalat"/>
                        <w:b/>
                        <w:sz w:val="18"/>
                        <w:szCs w:val="18"/>
                        <w:lang w:val="hy-AM"/>
                      </w:rPr>
                      <w:t>.</w:t>
                    </w:r>
                    <w:r w:rsidRPr="00FA761A">
                      <w:rPr>
                        <w:rFonts w:ascii="GHEA Grapalat" w:hAnsi="GHEA Grapalat"/>
                        <w:b/>
                        <w:sz w:val="18"/>
                        <w:szCs w:val="18"/>
                        <w:lang w:val="it-IT"/>
                      </w:rPr>
                      <w:t>am</w:t>
                    </w:r>
                  </w:p>
                </w:txbxContent>
              </v:textbox>
            </v:shape>
          </w:pict>
        </mc:Fallback>
      </mc:AlternateContent>
    </w:r>
    <w:r w:rsidR="00FA761A">
      <w:rPr>
        <w:noProof/>
        <w:lang w:val="en-US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-61954</wp:posOffset>
          </wp:positionH>
          <wp:positionV relativeFrom="paragraph">
            <wp:posOffset>175757</wp:posOffset>
          </wp:positionV>
          <wp:extent cx="1537970" cy="345440"/>
          <wp:effectExtent l="0" t="0" r="0" b="0"/>
          <wp:wrapTight wrapText="bothSides">
            <wp:wrapPolygon edited="0">
              <wp:start x="1338" y="0"/>
              <wp:lineTo x="0" y="5956"/>
              <wp:lineTo x="0" y="11912"/>
              <wp:lineTo x="803" y="20250"/>
              <wp:lineTo x="20334" y="20250"/>
              <wp:lineTo x="20334" y="19059"/>
              <wp:lineTo x="21404" y="7147"/>
              <wp:lineTo x="21404" y="0"/>
              <wp:lineTo x="1338" y="0"/>
            </wp:wrapPolygon>
          </wp:wrapTight>
          <wp:docPr id="6" name="Picture 6" descr="C:\Users\MOH\Desktop\LOGOmo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OH\Desktop\LOGOmoh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345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0D4" w:rsidRDefault="00A160D4">
      <w:r>
        <w:separator/>
      </w:r>
    </w:p>
  </w:footnote>
  <w:footnote w:type="continuationSeparator" w:id="0">
    <w:p w:rsidR="00A160D4" w:rsidRDefault="00A16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3F2" w:rsidRPr="00A04864" w:rsidRDefault="002943F2" w:rsidP="00A04864">
    <w:pPr>
      <w:pStyle w:val="Header"/>
    </w:pPr>
    <w:r w:rsidRPr="00A04864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8AC" w:rsidRDefault="000072A2" w:rsidP="005648AC">
    <w:pPr>
      <w:jc w:val="center"/>
      <w:rPr>
        <w:rFonts w:ascii="GHEA Grapalat" w:hAnsi="GHEA Grapalat" w:cs="Sylfaen"/>
        <w:lang w:val="en-US"/>
      </w:rPr>
    </w:pPr>
    <w:r>
      <w:rPr>
        <w:rFonts w:ascii="GHEA Grapalat" w:hAnsi="GHEA Grapalat"/>
        <w:noProof/>
        <w:szCs w:val="2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111125</wp:posOffset>
              </wp:positionV>
              <wp:extent cx="4596130" cy="723265"/>
              <wp:effectExtent l="0" t="0" r="0" b="63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6130" cy="723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C91" w:rsidRDefault="005648AC" w:rsidP="00FA761A">
                          <w:pPr>
                            <w:spacing w:after="0" w:line="240" w:lineRule="auto"/>
                            <w:jc w:val="center"/>
                            <w:rPr>
                              <w:rFonts w:ascii="GHEA Grapalat" w:hAnsi="GHEA Grapalat" w:cs="Sylfaen"/>
                              <w:lang w:val="en-US"/>
                            </w:rPr>
                          </w:pPr>
                          <w:r w:rsidRPr="00A04864">
                            <w:rPr>
                              <w:rFonts w:ascii="GHEA Grapalat" w:hAnsi="GHEA Grapalat" w:cs="Sylfaen"/>
                              <w:lang w:val="en-US"/>
                            </w:rPr>
                            <w:t>ՀԱՅԱՍՏԱՆԻ</w:t>
                          </w:r>
                          <w:r w:rsidRPr="00A04864">
                            <w:rPr>
                              <w:rFonts w:ascii="GHEA Grapalat" w:hAnsi="GHEA Grapalat"/>
                              <w:lang w:val="en-US"/>
                            </w:rPr>
                            <w:t xml:space="preserve"> </w:t>
                          </w:r>
                          <w:r w:rsidRPr="00A04864">
                            <w:rPr>
                              <w:rFonts w:ascii="GHEA Grapalat" w:hAnsi="GHEA Grapalat" w:cs="Sylfaen"/>
                              <w:lang w:val="en-US"/>
                            </w:rPr>
                            <w:t>ՀԱՆՐԱՊԵՏՈՒԹՅԱՆ</w:t>
                          </w:r>
                        </w:p>
                        <w:p w:rsidR="005648AC" w:rsidRPr="003C3815" w:rsidRDefault="005648AC" w:rsidP="00FA761A">
                          <w:pPr>
                            <w:spacing w:after="0" w:line="240" w:lineRule="auto"/>
                            <w:jc w:val="center"/>
                            <w:rPr>
                              <w:rFonts w:ascii="GHEA Grapalat" w:hAnsi="GHEA Grapalat" w:cs="Times Armenian"/>
                              <w:szCs w:val="24"/>
                              <w:lang w:val="en-US"/>
                            </w:rPr>
                          </w:pPr>
                          <w:r w:rsidRPr="00A04864">
                            <w:rPr>
                              <w:rFonts w:ascii="GHEA Grapalat" w:hAnsi="GHEA Grapalat" w:cs="Sylfaen"/>
                              <w:lang w:val="en-US"/>
                            </w:rPr>
                            <w:t>ԱՌՈՂՋԱՊԱՀՈՒԹՅԱՆ</w:t>
                          </w:r>
                          <w:r w:rsidRPr="00A04864">
                            <w:rPr>
                              <w:rFonts w:ascii="GHEA Grapalat" w:hAnsi="GHEA Grapalat"/>
                              <w:lang w:val="en-US"/>
                            </w:rPr>
                            <w:t xml:space="preserve"> </w:t>
                          </w:r>
                          <w:r w:rsidRPr="00A04864">
                            <w:rPr>
                              <w:rFonts w:ascii="GHEA Grapalat" w:hAnsi="GHEA Grapalat" w:cs="Sylfaen"/>
                              <w:lang w:val="en-US"/>
                            </w:rPr>
                            <w:t>ՆԱԽԱՐԱՐՈՒԹՅՈՒՆ</w:t>
                          </w:r>
                        </w:p>
                        <w:p w:rsidR="005648AC" w:rsidRPr="00CA1C61" w:rsidRDefault="005648AC" w:rsidP="00FA761A">
                          <w:pPr>
                            <w:spacing w:after="0" w:line="240" w:lineRule="auto"/>
                            <w:jc w:val="center"/>
                            <w:rPr>
                              <w:rFonts w:ascii="GHEA Grapalat" w:hAnsi="GHEA Grapalat"/>
                              <w:b/>
                              <w:bCs/>
                              <w:szCs w:val="24"/>
                              <w:lang w:val="en-US"/>
                            </w:rPr>
                          </w:pPr>
                          <w:r w:rsidRPr="00CA1C61">
                            <w:rPr>
                              <w:rFonts w:ascii="GHEA Grapalat" w:hAnsi="GHEA Grapalat" w:cs="Sylfaen"/>
                              <w:b/>
                              <w:bCs/>
                              <w:szCs w:val="24"/>
                              <w:lang w:val="en-US"/>
                            </w:rPr>
                            <w:t>ՆԱԽԱՐԱՐ</w:t>
                          </w:r>
                        </w:p>
                      </w:txbxContent>
                    </wps:txbx>
                    <wps:bodyPr rot="0" vert="horz" wrap="square" lIns="91440" tIns="82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10.7pt;margin-top:8.75pt;width:361.9pt;height:56.9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" filled="f" stroked="f">
              <v:textbox inset=",2.3mm">
                <w:txbxContent>
                  <w:p w:rsidR="00AA1C91" w:rsidRDefault="005648AC" w:rsidP="00FA761A">
                    <w:pPr>
                      <w:spacing w:after="0" w:line="240" w:lineRule="auto"/>
                      <w:jc w:val="center"/>
                      <w:rPr>
                        <w:rFonts w:ascii="GHEA Grapalat" w:hAnsi="GHEA Grapalat" w:cs="Sylfaen"/>
                        <w:lang w:val="en-US"/>
                      </w:rPr>
                    </w:pPr>
                    <w:r w:rsidRPr="00A04864">
                      <w:rPr>
                        <w:rFonts w:ascii="GHEA Grapalat" w:hAnsi="GHEA Grapalat" w:cs="Sylfaen"/>
                        <w:lang w:val="en-US"/>
                      </w:rPr>
                      <w:t>ՀԱՅԱՍՏԱՆԻ</w:t>
                    </w:r>
                    <w:r w:rsidRPr="00A04864">
                      <w:rPr>
                        <w:rFonts w:ascii="GHEA Grapalat" w:hAnsi="GHEA Grapalat"/>
                        <w:lang w:val="en-US"/>
                      </w:rPr>
                      <w:t xml:space="preserve"> </w:t>
                    </w:r>
                    <w:r w:rsidRPr="00A04864">
                      <w:rPr>
                        <w:rFonts w:ascii="GHEA Grapalat" w:hAnsi="GHEA Grapalat" w:cs="Sylfaen"/>
                        <w:lang w:val="en-US"/>
                      </w:rPr>
                      <w:t>ՀԱՆՐԱՊԵՏՈՒԹՅԱՆ</w:t>
                    </w:r>
                  </w:p>
                  <w:p w:rsidR="005648AC" w:rsidRPr="003C3815" w:rsidRDefault="005648AC" w:rsidP="00FA761A">
                    <w:pPr>
                      <w:spacing w:after="0" w:line="240" w:lineRule="auto"/>
                      <w:jc w:val="center"/>
                      <w:rPr>
                        <w:rFonts w:ascii="GHEA Grapalat" w:hAnsi="GHEA Grapalat" w:cs="Times Armenian"/>
                        <w:szCs w:val="24"/>
                        <w:lang w:val="en-US"/>
                      </w:rPr>
                    </w:pPr>
                    <w:r w:rsidRPr="00A04864">
                      <w:rPr>
                        <w:rFonts w:ascii="GHEA Grapalat" w:hAnsi="GHEA Grapalat" w:cs="Sylfaen"/>
                        <w:lang w:val="en-US"/>
                      </w:rPr>
                      <w:t>ԱՌՈՂՋԱՊԱՀՈՒԹՅԱՆ</w:t>
                    </w:r>
                    <w:r w:rsidRPr="00A04864">
                      <w:rPr>
                        <w:rFonts w:ascii="GHEA Grapalat" w:hAnsi="GHEA Grapalat"/>
                        <w:lang w:val="en-US"/>
                      </w:rPr>
                      <w:t xml:space="preserve"> </w:t>
                    </w:r>
                    <w:r w:rsidRPr="00A04864">
                      <w:rPr>
                        <w:rFonts w:ascii="GHEA Grapalat" w:hAnsi="GHEA Grapalat" w:cs="Sylfaen"/>
                        <w:lang w:val="en-US"/>
                      </w:rPr>
                      <w:t>ՆԱԽԱՐԱՐՈՒԹՅՈՒՆ</w:t>
                    </w:r>
                  </w:p>
                  <w:p w:rsidR="005648AC" w:rsidRPr="00CA1C61" w:rsidRDefault="005648AC" w:rsidP="00FA761A">
                    <w:pPr>
                      <w:spacing w:after="0" w:line="240" w:lineRule="auto"/>
                      <w:jc w:val="center"/>
                      <w:rPr>
                        <w:rFonts w:ascii="GHEA Grapalat" w:hAnsi="GHEA Grapalat"/>
                        <w:b/>
                        <w:bCs/>
                        <w:szCs w:val="24"/>
                        <w:lang w:val="en-US"/>
                      </w:rPr>
                    </w:pPr>
                    <w:r w:rsidRPr="00CA1C61">
                      <w:rPr>
                        <w:rFonts w:ascii="GHEA Grapalat" w:hAnsi="GHEA Grapalat" w:cs="Sylfaen"/>
                        <w:b/>
                        <w:bCs/>
                        <w:szCs w:val="24"/>
                        <w:lang w:val="en-US"/>
                      </w:rPr>
                      <w:t>ՆԱԽԱՐԱՐ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15217">
      <w:rPr>
        <w:noProof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11236</wp:posOffset>
          </wp:positionV>
          <wp:extent cx="930275" cy="890270"/>
          <wp:effectExtent l="0" t="0" r="3175" b="5080"/>
          <wp:wrapTight wrapText="bothSides">
            <wp:wrapPolygon edited="0">
              <wp:start x="0" y="0"/>
              <wp:lineTo x="0" y="21261"/>
              <wp:lineTo x="21231" y="21261"/>
              <wp:lineTo x="21231" y="0"/>
              <wp:lineTo x="0" y="0"/>
            </wp:wrapPolygon>
          </wp:wrapTight>
          <wp:docPr id="2" name="Picture 2" descr="Untitled-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titled-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0275" cy="890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648AC" w:rsidRDefault="005648AC" w:rsidP="00AA1C91">
    <w:pPr>
      <w:rPr>
        <w:rFonts w:ascii="GHEA Grapalat" w:hAnsi="GHEA Grapalat" w:cs="Sylfaen"/>
        <w:lang w:val="en-US"/>
      </w:rPr>
    </w:pPr>
  </w:p>
  <w:p w:rsidR="00AA1C91" w:rsidRPr="005648AC" w:rsidRDefault="00AA1C91" w:rsidP="00AA1C91">
    <w:pPr>
      <w:rPr>
        <w:rFonts w:ascii="GHEA Grapalat" w:hAnsi="GHEA Grapalat"/>
        <w:lang w:val="en-US"/>
      </w:rPr>
    </w:pPr>
  </w:p>
  <w:p w:rsidR="002943F2" w:rsidRPr="003C3815" w:rsidRDefault="002943F2" w:rsidP="00A04864">
    <w:pPr>
      <w:pBdr>
        <w:bottom w:val="thinThickSmallGap" w:sz="24" w:space="0" w:color="auto"/>
      </w:pBdr>
      <w:rPr>
        <w:rFonts w:ascii="GHEA Grapalat" w:hAnsi="GHEA Grapalat"/>
        <w:sz w:val="2"/>
        <w:lang w:val="en-US"/>
      </w:rPr>
    </w:pPr>
  </w:p>
  <w:p w:rsidR="002943F2" w:rsidRPr="003C3815" w:rsidRDefault="002943F2" w:rsidP="00A04864">
    <w:pPr>
      <w:pStyle w:val="Heading1"/>
      <w:spacing w:before="0" w:after="0"/>
      <w:rPr>
        <w:rFonts w:ascii="GHEA Grapalat" w:hAnsi="GHEA Grapalat"/>
        <w:b w:val="0"/>
        <w:sz w:val="18"/>
        <w:szCs w:val="20"/>
      </w:rPr>
    </w:pPr>
    <w:r w:rsidRPr="003C3815">
      <w:rPr>
        <w:rFonts w:ascii="GHEA Grapalat" w:hAnsi="GHEA Grapalat"/>
        <w:b w:val="0"/>
        <w:sz w:val="18"/>
        <w:szCs w:val="20"/>
      </w:rPr>
      <w:t xml:space="preserve">______________N </w:t>
    </w:r>
    <w:r w:rsidR="00AA1C91">
      <w:rPr>
        <w:rFonts w:ascii="GHEA Grapalat" w:hAnsi="GHEA Grapalat"/>
        <w:b w:val="0"/>
        <w:sz w:val="18"/>
        <w:szCs w:val="20"/>
      </w:rPr>
      <w:t>_________________</w:t>
    </w:r>
  </w:p>
  <w:p w:rsidR="002943F2" w:rsidRPr="003C3815" w:rsidRDefault="002943F2" w:rsidP="00A04864">
    <w:pPr>
      <w:pStyle w:val="Heading1"/>
      <w:spacing w:before="0" w:after="0"/>
      <w:rPr>
        <w:rFonts w:ascii="GHEA Grapalat" w:hAnsi="GHEA Grapalat"/>
        <w:b w:val="0"/>
        <w:sz w:val="18"/>
        <w:szCs w:val="20"/>
      </w:rPr>
    </w:pPr>
    <w:r w:rsidRPr="003C3815">
      <w:rPr>
        <w:rFonts w:ascii="GHEA Grapalat" w:hAnsi="GHEA Grapalat" w:cs="Sylfaen"/>
        <w:b w:val="0"/>
        <w:sz w:val="18"/>
        <w:szCs w:val="20"/>
        <w:lang w:val="ru-RU"/>
      </w:rPr>
      <w:t>Ձեր</w:t>
    </w:r>
    <w:r w:rsidR="00AA1C91">
      <w:rPr>
        <w:rFonts w:ascii="GHEA Grapalat" w:hAnsi="GHEA Grapalat" w:cs="Times Armenian"/>
        <w:b w:val="0"/>
        <w:sz w:val="18"/>
        <w:szCs w:val="20"/>
      </w:rPr>
      <w:t xml:space="preserve"> N 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AE8"/>
    <w:rsid w:val="0000318F"/>
    <w:rsid w:val="00003E19"/>
    <w:rsid w:val="00004B02"/>
    <w:rsid w:val="00006CE2"/>
    <w:rsid w:val="000072A2"/>
    <w:rsid w:val="0000763B"/>
    <w:rsid w:val="00007DD4"/>
    <w:rsid w:val="00012DEE"/>
    <w:rsid w:val="00013E94"/>
    <w:rsid w:val="00016351"/>
    <w:rsid w:val="00016713"/>
    <w:rsid w:val="00017B20"/>
    <w:rsid w:val="00020348"/>
    <w:rsid w:val="000220FD"/>
    <w:rsid w:val="00022CFC"/>
    <w:rsid w:val="00023810"/>
    <w:rsid w:val="0002541E"/>
    <w:rsid w:val="0002603D"/>
    <w:rsid w:val="000266AC"/>
    <w:rsid w:val="00027DD8"/>
    <w:rsid w:val="00031E68"/>
    <w:rsid w:val="00031F0C"/>
    <w:rsid w:val="0003226D"/>
    <w:rsid w:val="00032FDC"/>
    <w:rsid w:val="00033A8D"/>
    <w:rsid w:val="0003513E"/>
    <w:rsid w:val="000401B7"/>
    <w:rsid w:val="000447C2"/>
    <w:rsid w:val="0004485C"/>
    <w:rsid w:val="00044E1C"/>
    <w:rsid w:val="0005152C"/>
    <w:rsid w:val="00053E2C"/>
    <w:rsid w:val="000644C9"/>
    <w:rsid w:val="00066A7E"/>
    <w:rsid w:val="00066E4C"/>
    <w:rsid w:val="00074BEB"/>
    <w:rsid w:val="000750DE"/>
    <w:rsid w:val="00075A91"/>
    <w:rsid w:val="000834C6"/>
    <w:rsid w:val="00083873"/>
    <w:rsid w:val="00085DB2"/>
    <w:rsid w:val="00085FB8"/>
    <w:rsid w:val="000876A6"/>
    <w:rsid w:val="000877BB"/>
    <w:rsid w:val="000904FC"/>
    <w:rsid w:val="0009066C"/>
    <w:rsid w:val="00092FA3"/>
    <w:rsid w:val="00093B0F"/>
    <w:rsid w:val="000955E2"/>
    <w:rsid w:val="000A18E3"/>
    <w:rsid w:val="000A4F83"/>
    <w:rsid w:val="000B23FD"/>
    <w:rsid w:val="000B67D5"/>
    <w:rsid w:val="000B6B81"/>
    <w:rsid w:val="000C49AD"/>
    <w:rsid w:val="000C49CC"/>
    <w:rsid w:val="000D1409"/>
    <w:rsid w:val="000D163E"/>
    <w:rsid w:val="000D17F9"/>
    <w:rsid w:val="000D2B5E"/>
    <w:rsid w:val="000D4E5D"/>
    <w:rsid w:val="000E1441"/>
    <w:rsid w:val="000F045E"/>
    <w:rsid w:val="000F05C5"/>
    <w:rsid w:val="000F5F1F"/>
    <w:rsid w:val="000F6C9E"/>
    <w:rsid w:val="00100830"/>
    <w:rsid w:val="00100C62"/>
    <w:rsid w:val="001024A6"/>
    <w:rsid w:val="00103ECF"/>
    <w:rsid w:val="0010404D"/>
    <w:rsid w:val="00104CFE"/>
    <w:rsid w:val="00105094"/>
    <w:rsid w:val="0010527E"/>
    <w:rsid w:val="00105DE9"/>
    <w:rsid w:val="0010696B"/>
    <w:rsid w:val="00106B6D"/>
    <w:rsid w:val="00106FF2"/>
    <w:rsid w:val="0010735E"/>
    <w:rsid w:val="00107F33"/>
    <w:rsid w:val="00112189"/>
    <w:rsid w:val="001123F4"/>
    <w:rsid w:val="001135CA"/>
    <w:rsid w:val="00113A03"/>
    <w:rsid w:val="0011669D"/>
    <w:rsid w:val="0011782A"/>
    <w:rsid w:val="00117C1A"/>
    <w:rsid w:val="00120371"/>
    <w:rsid w:val="0012158A"/>
    <w:rsid w:val="0012245C"/>
    <w:rsid w:val="001238EC"/>
    <w:rsid w:val="00123F1D"/>
    <w:rsid w:val="001258D8"/>
    <w:rsid w:val="00126773"/>
    <w:rsid w:val="00127DCD"/>
    <w:rsid w:val="001304EF"/>
    <w:rsid w:val="001306C0"/>
    <w:rsid w:val="00130DED"/>
    <w:rsid w:val="0013178E"/>
    <w:rsid w:val="0013472E"/>
    <w:rsid w:val="001352AE"/>
    <w:rsid w:val="0013579D"/>
    <w:rsid w:val="001359AB"/>
    <w:rsid w:val="00141DCC"/>
    <w:rsid w:val="00142A65"/>
    <w:rsid w:val="00153ADB"/>
    <w:rsid w:val="00154B77"/>
    <w:rsid w:val="00157491"/>
    <w:rsid w:val="00160EEB"/>
    <w:rsid w:val="0016365E"/>
    <w:rsid w:val="00164BE1"/>
    <w:rsid w:val="00171AED"/>
    <w:rsid w:val="00172456"/>
    <w:rsid w:val="001729B5"/>
    <w:rsid w:val="0017315A"/>
    <w:rsid w:val="001742E3"/>
    <w:rsid w:val="00174C28"/>
    <w:rsid w:val="00176B8D"/>
    <w:rsid w:val="00177F30"/>
    <w:rsid w:val="0018238E"/>
    <w:rsid w:val="001831ED"/>
    <w:rsid w:val="001840F2"/>
    <w:rsid w:val="00184589"/>
    <w:rsid w:val="001856F6"/>
    <w:rsid w:val="00185A73"/>
    <w:rsid w:val="00185D68"/>
    <w:rsid w:val="0018621B"/>
    <w:rsid w:val="00186AE8"/>
    <w:rsid w:val="0019044B"/>
    <w:rsid w:val="001921DD"/>
    <w:rsid w:val="001949BE"/>
    <w:rsid w:val="00197017"/>
    <w:rsid w:val="001A194B"/>
    <w:rsid w:val="001A2B5A"/>
    <w:rsid w:val="001A2DC9"/>
    <w:rsid w:val="001A4607"/>
    <w:rsid w:val="001B16F2"/>
    <w:rsid w:val="001B2216"/>
    <w:rsid w:val="001B3C40"/>
    <w:rsid w:val="001B4A24"/>
    <w:rsid w:val="001B590C"/>
    <w:rsid w:val="001B7654"/>
    <w:rsid w:val="001C2A83"/>
    <w:rsid w:val="001C3601"/>
    <w:rsid w:val="001C739C"/>
    <w:rsid w:val="001C779B"/>
    <w:rsid w:val="001C79C5"/>
    <w:rsid w:val="001D0248"/>
    <w:rsid w:val="001D0482"/>
    <w:rsid w:val="001D24F7"/>
    <w:rsid w:val="001D53BB"/>
    <w:rsid w:val="001D5591"/>
    <w:rsid w:val="001E099A"/>
    <w:rsid w:val="001E1849"/>
    <w:rsid w:val="001E2334"/>
    <w:rsid w:val="001E2488"/>
    <w:rsid w:val="001E2752"/>
    <w:rsid w:val="001E2C39"/>
    <w:rsid w:val="001E2D7B"/>
    <w:rsid w:val="001E64C7"/>
    <w:rsid w:val="001E7CB6"/>
    <w:rsid w:val="001F1DA1"/>
    <w:rsid w:val="001F1F56"/>
    <w:rsid w:val="001F2E59"/>
    <w:rsid w:val="001F342D"/>
    <w:rsid w:val="001F641E"/>
    <w:rsid w:val="00200A6A"/>
    <w:rsid w:val="002016B6"/>
    <w:rsid w:val="00207858"/>
    <w:rsid w:val="00207E2D"/>
    <w:rsid w:val="002109F1"/>
    <w:rsid w:val="00210DA4"/>
    <w:rsid w:val="0021120B"/>
    <w:rsid w:val="00211A16"/>
    <w:rsid w:val="002146D6"/>
    <w:rsid w:val="00221545"/>
    <w:rsid w:val="0022553E"/>
    <w:rsid w:val="002275EC"/>
    <w:rsid w:val="00231C87"/>
    <w:rsid w:val="002344A2"/>
    <w:rsid w:val="00234FD4"/>
    <w:rsid w:val="00235A7E"/>
    <w:rsid w:val="00242595"/>
    <w:rsid w:val="00243828"/>
    <w:rsid w:val="00245BB8"/>
    <w:rsid w:val="00260824"/>
    <w:rsid w:val="00261041"/>
    <w:rsid w:val="00262B51"/>
    <w:rsid w:val="00263453"/>
    <w:rsid w:val="00265867"/>
    <w:rsid w:val="00272301"/>
    <w:rsid w:val="00275BB4"/>
    <w:rsid w:val="00277493"/>
    <w:rsid w:val="00280621"/>
    <w:rsid w:val="002817BB"/>
    <w:rsid w:val="0028426B"/>
    <w:rsid w:val="00287574"/>
    <w:rsid w:val="00291ACB"/>
    <w:rsid w:val="002924D5"/>
    <w:rsid w:val="002943F2"/>
    <w:rsid w:val="00294B03"/>
    <w:rsid w:val="00296A89"/>
    <w:rsid w:val="002A0DDB"/>
    <w:rsid w:val="002A0F80"/>
    <w:rsid w:val="002A374C"/>
    <w:rsid w:val="002A71F0"/>
    <w:rsid w:val="002A7204"/>
    <w:rsid w:val="002B2436"/>
    <w:rsid w:val="002B33DC"/>
    <w:rsid w:val="002B46A9"/>
    <w:rsid w:val="002B47B1"/>
    <w:rsid w:val="002B4EFC"/>
    <w:rsid w:val="002B5A04"/>
    <w:rsid w:val="002C0CFC"/>
    <w:rsid w:val="002C0F8B"/>
    <w:rsid w:val="002C0FC5"/>
    <w:rsid w:val="002C4471"/>
    <w:rsid w:val="002C5C3F"/>
    <w:rsid w:val="002C6B38"/>
    <w:rsid w:val="002C7A5A"/>
    <w:rsid w:val="002D2838"/>
    <w:rsid w:val="002D4952"/>
    <w:rsid w:val="002D4DB7"/>
    <w:rsid w:val="002D67A1"/>
    <w:rsid w:val="002D6CC4"/>
    <w:rsid w:val="002E1B41"/>
    <w:rsid w:val="002E36C8"/>
    <w:rsid w:val="002E43D5"/>
    <w:rsid w:val="002E54EB"/>
    <w:rsid w:val="002E5BFF"/>
    <w:rsid w:val="002E6CE1"/>
    <w:rsid w:val="002E752A"/>
    <w:rsid w:val="002F2295"/>
    <w:rsid w:val="002F3497"/>
    <w:rsid w:val="002F3BF7"/>
    <w:rsid w:val="002F419F"/>
    <w:rsid w:val="002F5C60"/>
    <w:rsid w:val="002F6FE8"/>
    <w:rsid w:val="0030204F"/>
    <w:rsid w:val="0030545B"/>
    <w:rsid w:val="00305C11"/>
    <w:rsid w:val="00305F2C"/>
    <w:rsid w:val="003062C7"/>
    <w:rsid w:val="00306D80"/>
    <w:rsid w:val="00310F05"/>
    <w:rsid w:val="00312D14"/>
    <w:rsid w:val="003209E1"/>
    <w:rsid w:val="0033183B"/>
    <w:rsid w:val="00333A3D"/>
    <w:rsid w:val="00336A12"/>
    <w:rsid w:val="00336CA8"/>
    <w:rsid w:val="003408ED"/>
    <w:rsid w:val="00340CAC"/>
    <w:rsid w:val="00341768"/>
    <w:rsid w:val="003417AF"/>
    <w:rsid w:val="003427C8"/>
    <w:rsid w:val="003446A6"/>
    <w:rsid w:val="003465E8"/>
    <w:rsid w:val="0034689E"/>
    <w:rsid w:val="00346BA2"/>
    <w:rsid w:val="00346E3E"/>
    <w:rsid w:val="00351044"/>
    <w:rsid w:val="003511F7"/>
    <w:rsid w:val="00352024"/>
    <w:rsid w:val="00352600"/>
    <w:rsid w:val="00352A25"/>
    <w:rsid w:val="003556B6"/>
    <w:rsid w:val="00356307"/>
    <w:rsid w:val="00360C6D"/>
    <w:rsid w:val="00364C45"/>
    <w:rsid w:val="00366752"/>
    <w:rsid w:val="00367B90"/>
    <w:rsid w:val="00370A92"/>
    <w:rsid w:val="00370D52"/>
    <w:rsid w:val="00370FCE"/>
    <w:rsid w:val="0037298B"/>
    <w:rsid w:val="003729F1"/>
    <w:rsid w:val="00374D10"/>
    <w:rsid w:val="0037643D"/>
    <w:rsid w:val="0038400C"/>
    <w:rsid w:val="00386C40"/>
    <w:rsid w:val="00387E26"/>
    <w:rsid w:val="00392C71"/>
    <w:rsid w:val="00393BC6"/>
    <w:rsid w:val="00395D1D"/>
    <w:rsid w:val="00396711"/>
    <w:rsid w:val="0039714A"/>
    <w:rsid w:val="00397A3B"/>
    <w:rsid w:val="003A1099"/>
    <w:rsid w:val="003A12F5"/>
    <w:rsid w:val="003A1C8F"/>
    <w:rsid w:val="003A34A5"/>
    <w:rsid w:val="003A3BC6"/>
    <w:rsid w:val="003A3EFC"/>
    <w:rsid w:val="003A4A25"/>
    <w:rsid w:val="003A576A"/>
    <w:rsid w:val="003A6B5F"/>
    <w:rsid w:val="003B0014"/>
    <w:rsid w:val="003B17F2"/>
    <w:rsid w:val="003B1BA0"/>
    <w:rsid w:val="003B296E"/>
    <w:rsid w:val="003B6E33"/>
    <w:rsid w:val="003B722A"/>
    <w:rsid w:val="003C0A32"/>
    <w:rsid w:val="003C1BCA"/>
    <w:rsid w:val="003C29F9"/>
    <w:rsid w:val="003C2EC4"/>
    <w:rsid w:val="003C3815"/>
    <w:rsid w:val="003C397A"/>
    <w:rsid w:val="003C4F3B"/>
    <w:rsid w:val="003C524A"/>
    <w:rsid w:val="003D4672"/>
    <w:rsid w:val="003D6D52"/>
    <w:rsid w:val="003E177E"/>
    <w:rsid w:val="003E1E11"/>
    <w:rsid w:val="003E56A3"/>
    <w:rsid w:val="003E75A3"/>
    <w:rsid w:val="003E7B0D"/>
    <w:rsid w:val="003F04A5"/>
    <w:rsid w:val="003F2BF5"/>
    <w:rsid w:val="003F34BD"/>
    <w:rsid w:val="003F3877"/>
    <w:rsid w:val="003F4CE7"/>
    <w:rsid w:val="003F5E53"/>
    <w:rsid w:val="00403EED"/>
    <w:rsid w:val="004049E1"/>
    <w:rsid w:val="00405246"/>
    <w:rsid w:val="0040571A"/>
    <w:rsid w:val="00405F97"/>
    <w:rsid w:val="00407FC3"/>
    <w:rsid w:val="00410204"/>
    <w:rsid w:val="00413BEE"/>
    <w:rsid w:val="00421CBC"/>
    <w:rsid w:val="00426783"/>
    <w:rsid w:val="00426B9B"/>
    <w:rsid w:val="00426BDB"/>
    <w:rsid w:val="00426DD7"/>
    <w:rsid w:val="00432226"/>
    <w:rsid w:val="004327A0"/>
    <w:rsid w:val="00433B12"/>
    <w:rsid w:val="004344E8"/>
    <w:rsid w:val="00434C9D"/>
    <w:rsid w:val="00436BC1"/>
    <w:rsid w:val="004372C0"/>
    <w:rsid w:val="00437AE3"/>
    <w:rsid w:val="00440A7E"/>
    <w:rsid w:val="00441CB8"/>
    <w:rsid w:val="0044454E"/>
    <w:rsid w:val="00450A65"/>
    <w:rsid w:val="00452FDA"/>
    <w:rsid w:val="00454831"/>
    <w:rsid w:val="00455BE2"/>
    <w:rsid w:val="004574EB"/>
    <w:rsid w:val="00461ACE"/>
    <w:rsid w:val="004621CC"/>
    <w:rsid w:val="0046293A"/>
    <w:rsid w:val="0046364F"/>
    <w:rsid w:val="00470D93"/>
    <w:rsid w:val="00470E8D"/>
    <w:rsid w:val="00470FF5"/>
    <w:rsid w:val="00476948"/>
    <w:rsid w:val="0048234B"/>
    <w:rsid w:val="00483D9B"/>
    <w:rsid w:val="00487C78"/>
    <w:rsid w:val="004902B9"/>
    <w:rsid w:val="004927BA"/>
    <w:rsid w:val="00492F0E"/>
    <w:rsid w:val="004A0014"/>
    <w:rsid w:val="004A0516"/>
    <w:rsid w:val="004A0B3E"/>
    <w:rsid w:val="004A33F5"/>
    <w:rsid w:val="004A3B03"/>
    <w:rsid w:val="004B57F8"/>
    <w:rsid w:val="004B6941"/>
    <w:rsid w:val="004C0B44"/>
    <w:rsid w:val="004C1381"/>
    <w:rsid w:val="004C1A4D"/>
    <w:rsid w:val="004C47A4"/>
    <w:rsid w:val="004C55B6"/>
    <w:rsid w:val="004C6040"/>
    <w:rsid w:val="004C7D18"/>
    <w:rsid w:val="004C7F14"/>
    <w:rsid w:val="004D1AE6"/>
    <w:rsid w:val="004D220B"/>
    <w:rsid w:val="004E00E4"/>
    <w:rsid w:val="004E0B26"/>
    <w:rsid w:val="004E2080"/>
    <w:rsid w:val="004E22DD"/>
    <w:rsid w:val="004E2FF1"/>
    <w:rsid w:val="004E465B"/>
    <w:rsid w:val="004F09A1"/>
    <w:rsid w:val="004F0C4B"/>
    <w:rsid w:val="004F0FAF"/>
    <w:rsid w:val="004F3D4E"/>
    <w:rsid w:val="004F5062"/>
    <w:rsid w:val="00502D2C"/>
    <w:rsid w:val="00503012"/>
    <w:rsid w:val="00503604"/>
    <w:rsid w:val="0050535C"/>
    <w:rsid w:val="00506AA8"/>
    <w:rsid w:val="00507048"/>
    <w:rsid w:val="00507D54"/>
    <w:rsid w:val="00510F51"/>
    <w:rsid w:val="00515BC6"/>
    <w:rsid w:val="0051640C"/>
    <w:rsid w:val="005164A2"/>
    <w:rsid w:val="0051708D"/>
    <w:rsid w:val="00524A65"/>
    <w:rsid w:val="0052544A"/>
    <w:rsid w:val="005256E0"/>
    <w:rsid w:val="005274DD"/>
    <w:rsid w:val="00527FFB"/>
    <w:rsid w:val="00530A7A"/>
    <w:rsid w:val="00531E6E"/>
    <w:rsid w:val="00532174"/>
    <w:rsid w:val="00536E73"/>
    <w:rsid w:val="00537B37"/>
    <w:rsid w:val="00541A0C"/>
    <w:rsid w:val="005423D1"/>
    <w:rsid w:val="005425B2"/>
    <w:rsid w:val="00543052"/>
    <w:rsid w:val="0054446E"/>
    <w:rsid w:val="005456A7"/>
    <w:rsid w:val="00550082"/>
    <w:rsid w:val="005512A6"/>
    <w:rsid w:val="005519A0"/>
    <w:rsid w:val="00551E83"/>
    <w:rsid w:val="005558E1"/>
    <w:rsid w:val="005606DB"/>
    <w:rsid w:val="00563ADD"/>
    <w:rsid w:val="00563CAB"/>
    <w:rsid w:val="005648AC"/>
    <w:rsid w:val="00564940"/>
    <w:rsid w:val="00565E66"/>
    <w:rsid w:val="0056659F"/>
    <w:rsid w:val="005710EE"/>
    <w:rsid w:val="00581242"/>
    <w:rsid w:val="005813AB"/>
    <w:rsid w:val="005813EA"/>
    <w:rsid w:val="00586273"/>
    <w:rsid w:val="00590C97"/>
    <w:rsid w:val="0059298C"/>
    <w:rsid w:val="005938D0"/>
    <w:rsid w:val="00593C8C"/>
    <w:rsid w:val="005976FA"/>
    <w:rsid w:val="0059795A"/>
    <w:rsid w:val="005A1E37"/>
    <w:rsid w:val="005A3B60"/>
    <w:rsid w:val="005A6799"/>
    <w:rsid w:val="005A6F03"/>
    <w:rsid w:val="005B0F84"/>
    <w:rsid w:val="005B2CEC"/>
    <w:rsid w:val="005B4127"/>
    <w:rsid w:val="005B441F"/>
    <w:rsid w:val="005C0B9D"/>
    <w:rsid w:val="005C1D3E"/>
    <w:rsid w:val="005C51AD"/>
    <w:rsid w:val="005C7A1F"/>
    <w:rsid w:val="005C7D93"/>
    <w:rsid w:val="005D05B7"/>
    <w:rsid w:val="005D067D"/>
    <w:rsid w:val="005D0BA5"/>
    <w:rsid w:val="005D14A5"/>
    <w:rsid w:val="005D1AB6"/>
    <w:rsid w:val="005D1B46"/>
    <w:rsid w:val="005D1E4A"/>
    <w:rsid w:val="005D1F66"/>
    <w:rsid w:val="005D2D6E"/>
    <w:rsid w:val="005D6244"/>
    <w:rsid w:val="005E3DCD"/>
    <w:rsid w:val="005E4244"/>
    <w:rsid w:val="005E6A1D"/>
    <w:rsid w:val="005F06F1"/>
    <w:rsid w:val="005F0A7A"/>
    <w:rsid w:val="005F0AEA"/>
    <w:rsid w:val="005F0F04"/>
    <w:rsid w:val="005F2473"/>
    <w:rsid w:val="00601EDD"/>
    <w:rsid w:val="00607D05"/>
    <w:rsid w:val="006127FB"/>
    <w:rsid w:val="00614D43"/>
    <w:rsid w:val="00615B0E"/>
    <w:rsid w:val="006203AB"/>
    <w:rsid w:val="00622A0A"/>
    <w:rsid w:val="00622EC5"/>
    <w:rsid w:val="0062387E"/>
    <w:rsid w:val="0063101F"/>
    <w:rsid w:val="00633066"/>
    <w:rsid w:val="00634677"/>
    <w:rsid w:val="00635BD0"/>
    <w:rsid w:val="00636821"/>
    <w:rsid w:val="00637BA3"/>
    <w:rsid w:val="006416D4"/>
    <w:rsid w:val="006431E7"/>
    <w:rsid w:val="00650D13"/>
    <w:rsid w:val="00650E17"/>
    <w:rsid w:val="006514DB"/>
    <w:rsid w:val="0065191B"/>
    <w:rsid w:val="00651AB7"/>
    <w:rsid w:val="00652D86"/>
    <w:rsid w:val="006533D2"/>
    <w:rsid w:val="00653C52"/>
    <w:rsid w:val="00654A48"/>
    <w:rsid w:val="00654B68"/>
    <w:rsid w:val="00661032"/>
    <w:rsid w:val="006611FF"/>
    <w:rsid w:val="0066469D"/>
    <w:rsid w:val="00667722"/>
    <w:rsid w:val="0067145F"/>
    <w:rsid w:val="00672D56"/>
    <w:rsid w:val="00673741"/>
    <w:rsid w:val="0067472C"/>
    <w:rsid w:val="00680013"/>
    <w:rsid w:val="00680195"/>
    <w:rsid w:val="0068074C"/>
    <w:rsid w:val="00681CDC"/>
    <w:rsid w:val="00682171"/>
    <w:rsid w:val="00682628"/>
    <w:rsid w:val="00685D49"/>
    <w:rsid w:val="00686097"/>
    <w:rsid w:val="006866E8"/>
    <w:rsid w:val="00687178"/>
    <w:rsid w:val="00690B4C"/>
    <w:rsid w:val="00694AA7"/>
    <w:rsid w:val="0069588D"/>
    <w:rsid w:val="00695A23"/>
    <w:rsid w:val="00696FD3"/>
    <w:rsid w:val="00697360"/>
    <w:rsid w:val="006A019B"/>
    <w:rsid w:val="006A027C"/>
    <w:rsid w:val="006A10D5"/>
    <w:rsid w:val="006A5694"/>
    <w:rsid w:val="006A7674"/>
    <w:rsid w:val="006B0DCB"/>
    <w:rsid w:val="006B1468"/>
    <w:rsid w:val="006B1964"/>
    <w:rsid w:val="006B4F3B"/>
    <w:rsid w:val="006C1411"/>
    <w:rsid w:val="006C2B3E"/>
    <w:rsid w:val="006C40B3"/>
    <w:rsid w:val="006C43DB"/>
    <w:rsid w:val="006C5072"/>
    <w:rsid w:val="006C5325"/>
    <w:rsid w:val="006C58CA"/>
    <w:rsid w:val="006C7A27"/>
    <w:rsid w:val="006D022A"/>
    <w:rsid w:val="006D023C"/>
    <w:rsid w:val="006D023E"/>
    <w:rsid w:val="006D1BDB"/>
    <w:rsid w:val="006D3043"/>
    <w:rsid w:val="006D3349"/>
    <w:rsid w:val="006D7C1E"/>
    <w:rsid w:val="006E1F3D"/>
    <w:rsid w:val="006E2534"/>
    <w:rsid w:val="006E403A"/>
    <w:rsid w:val="006E413D"/>
    <w:rsid w:val="006E4538"/>
    <w:rsid w:val="006E4613"/>
    <w:rsid w:val="006E4897"/>
    <w:rsid w:val="006E5664"/>
    <w:rsid w:val="006E635F"/>
    <w:rsid w:val="006E78DC"/>
    <w:rsid w:val="006F2288"/>
    <w:rsid w:val="006F6284"/>
    <w:rsid w:val="007014E0"/>
    <w:rsid w:val="00702281"/>
    <w:rsid w:val="00702D0F"/>
    <w:rsid w:val="00703A16"/>
    <w:rsid w:val="0070482D"/>
    <w:rsid w:val="00705A67"/>
    <w:rsid w:val="007068AB"/>
    <w:rsid w:val="00710A9F"/>
    <w:rsid w:val="00714420"/>
    <w:rsid w:val="00714BE1"/>
    <w:rsid w:val="00715A3F"/>
    <w:rsid w:val="007201E1"/>
    <w:rsid w:val="00721D34"/>
    <w:rsid w:val="007229BC"/>
    <w:rsid w:val="00724985"/>
    <w:rsid w:val="00724BE6"/>
    <w:rsid w:val="00724CB7"/>
    <w:rsid w:val="00724CC5"/>
    <w:rsid w:val="00725FDC"/>
    <w:rsid w:val="007263DC"/>
    <w:rsid w:val="0072672F"/>
    <w:rsid w:val="00726E52"/>
    <w:rsid w:val="00730B12"/>
    <w:rsid w:val="00731921"/>
    <w:rsid w:val="007326AB"/>
    <w:rsid w:val="00732804"/>
    <w:rsid w:val="00733BD0"/>
    <w:rsid w:val="00733D72"/>
    <w:rsid w:val="00733F45"/>
    <w:rsid w:val="0073501C"/>
    <w:rsid w:val="0073630E"/>
    <w:rsid w:val="00736940"/>
    <w:rsid w:val="00745D49"/>
    <w:rsid w:val="00746937"/>
    <w:rsid w:val="00747C8B"/>
    <w:rsid w:val="00751BA5"/>
    <w:rsid w:val="0075209B"/>
    <w:rsid w:val="00753F7D"/>
    <w:rsid w:val="007544A8"/>
    <w:rsid w:val="00754A32"/>
    <w:rsid w:val="00757E6B"/>
    <w:rsid w:val="00757F6C"/>
    <w:rsid w:val="00761276"/>
    <w:rsid w:val="00761C06"/>
    <w:rsid w:val="007636C9"/>
    <w:rsid w:val="00764842"/>
    <w:rsid w:val="00767571"/>
    <w:rsid w:val="007704AD"/>
    <w:rsid w:val="007727ED"/>
    <w:rsid w:val="007732C3"/>
    <w:rsid w:val="0077361C"/>
    <w:rsid w:val="00775DED"/>
    <w:rsid w:val="00776B49"/>
    <w:rsid w:val="007776AA"/>
    <w:rsid w:val="007814DE"/>
    <w:rsid w:val="007847CB"/>
    <w:rsid w:val="00790E65"/>
    <w:rsid w:val="00791688"/>
    <w:rsid w:val="00793811"/>
    <w:rsid w:val="007948F6"/>
    <w:rsid w:val="00795637"/>
    <w:rsid w:val="00797EC7"/>
    <w:rsid w:val="007A3561"/>
    <w:rsid w:val="007A4E0B"/>
    <w:rsid w:val="007A5249"/>
    <w:rsid w:val="007A5774"/>
    <w:rsid w:val="007A73D7"/>
    <w:rsid w:val="007A79A3"/>
    <w:rsid w:val="007B15FA"/>
    <w:rsid w:val="007B1D6B"/>
    <w:rsid w:val="007B26B8"/>
    <w:rsid w:val="007B2E10"/>
    <w:rsid w:val="007B4770"/>
    <w:rsid w:val="007B6E0F"/>
    <w:rsid w:val="007B77F1"/>
    <w:rsid w:val="007C129D"/>
    <w:rsid w:val="007C371F"/>
    <w:rsid w:val="007D0386"/>
    <w:rsid w:val="007D098C"/>
    <w:rsid w:val="007D14E3"/>
    <w:rsid w:val="007D2487"/>
    <w:rsid w:val="007D6D21"/>
    <w:rsid w:val="007D6F6B"/>
    <w:rsid w:val="007E0087"/>
    <w:rsid w:val="007E11F1"/>
    <w:rsid w:val="007F16D8"/>
    <w:rsid w:val="007F1D70"/>
    <w:rsid w:val="007F2170"/>
    <w:rsid w:val="007F49E6"/>
    <w:rsid w:val="007F5528"/>
    <w:rsid w:val="007F6269"/>
    <w:rsid w:val="007F636B"/>
    <w:rsid w:val="007F7D74"/>
    <w:rsid w:val="00800394"/>
    <w:rsid w:val="00800438"/>
    <w:rsid w:val="008023E8"/>
    <w:rsid w:val="00804EBA"/>
    <w:rsid w:val="00806AF0"/>
    <w:rsid w:val="00812DDD"/>
    <w:rsid w:val="008147A7"/>
    <w:rsid w:val="00815217"/>
    <w:rsid w:val="00816148"/>
    <w:rsid w:val="0081656B"/>
    <w:rsid w:val="00821DB4"/>
    <w:rsid w:val="00822D6C"/>
    <w:rsid w:val="00823D8D"/>
    <w:rsid w:val="0082500A"/>
    <w:rsid w:val="008250E0"/>
    <w:rsid w:val="00825F75"/>
    <w:rsid w:val="00830EE0"/>
    <w:rsid w:val="00832BCE"/>
    <w:rsid w:val="00833BF0"/>
    <w:rsid w:val="00837FBE"/>
    <w:rsid w:val="00841E57"/>
    <w:rsid w:val="00843C39"/>
    <w:rsid w:val="00844757"/>
    <w:rsid w:val="00845523"/>
    <w:rsid w:val="00847717"/>
    <w:rsid w:val="00847E02"/>
    <w:rsid w:val="008515A0"/>
    <w:rsid w:val="008534A5"/>
    <w:rsid w:val="008540F7"/>
    <w:rsid w:val="008556CB"/>
    <w:rsid w:val="00863EEE"/>
    <w:rsid w:val="0086563F"/>
    <w:rsid w:val="00866875"/>
    <w:rsid w:val="0087172E"/>
    <w:rsid w:val="008721F0"/>
    <w:rsid w:val="00872F0E"/>
    <w:rsid w:val="00874FBF"/>
    <w:rsid w:val="00875062"/>
    <w:rsid w:val="00876977"/>
    <w:rsid w:val="00876A41"/>
    <w:rsid w:val="00876D7F"/>
    <w:rsid w:val="00877B56"/>
    <w:rsid w:val="00883442"/>
    <w:rsid w:val="0088520F"/>
    <w:rsid w:val="00885A14"/>
    <w:rsid w:val="00886DAC"/>
    <w:rsid w:val="00895692"/>
    <w:rsid w:val="00897549"/>
    <w:rsid w:val="00897CBF"/>
    <w:rsid w:val="008A4E81"/>
    <w:rsid w:val="008A50D3"/>
    <w:rsid w:val="008A634E"/>
    <w:rsid w:val="008B0E5C"/>
    <w:rsid w:val="008B2B84"/>
    <w:rsid w:val="008B3204"/>
    <w:rsid w:val="008B3BCE"/>
    <w:rsid w:val="008B5273"/>
    <w:rsid w:val="008B74F1"/>
    <w:rsid w:val="008B7E7D"/>
    <w:rsid w:val="008C40EE"/>
    <w:rsid w:val="008C7C49"/>
    <w:rsid w:val="008C7DAE"/>
    <w:rsid w:val="008D12A4"/>
    <w:rsid w:val="008D3E0D"/>
    <w:rsid w:val="008D6199"/>
    <w:rsid w:val="008E3E3C"/>
    <w:rsid w:val="008E4282"/>
    <w:rsid w:val="008E7F32"/>
    <w:rsid w:val="008F275D"/>
    <w:rsid w:val="008F3C4E"/>
    <w:rsid w:val="008F4A73"/>
    <w:rsid w:val="008F70FF"/>
    <w:rsid w:val="00901378"/>
    <w:rsid w:val="00901E96"/>
    <w:rsid w:val="00904048"/>
    <w:rsid w:val="00906AA0"/>
    <w:rsid w:val="00906F1B"/>
    <w:rsid w:val="00910E81"/>
    <w:rsid w:val="009120B0"/>
    <w:rsid w:val="009159EA"/>
    <w:rsid w:val="00915D19"/>
    <w:rsid w:val="00916251"/>
    <w:rsid w:val="00916A73"/>
    <w:rsid w:val="00917621"/>
    <w:rsid w:val="00920970"/>
    <w:rsid w:val="00922039"/>
    <w:rsid w:val="009229A7"/>
    <w:rsid w:val="00923C54"/>
    <w:rsid w:val="00923C7B"/>
    <w:rsid w:val="009257A7"/>
    <w:rsid w:val="00925C8D"/>
    <w:rsid w:val="00930D4A"/>
    <w:rsid w:val="00932421"/>
    <w:rsid w:val="00932A7B"/>
    <w:rsid w:val="00935097"/>
    <w:rsid w:val="00935A23"/>
    <w:rsid w:val="00940C1A"/>
    <w:rsid w:val="009467B2"/>
    <w:rsid w:val="00950787"/>
    <w:rsid w:val="00952FF9"/>
    <w:rsid w:val="0095462E"/>
    <w:rsid w:val="00954903"/>
    <w:rsid w:val="00955837"/>
    <w:rsid w:val="0095589F"/>
    <w:rsid w:val="0095695E"/>
    <w:rsid w:val="009612B6"/>
    <w:rsid w:val="009632AA"/>
    <w:rsid w:val="009638E2"/>
    <w:rsid w:val="00964E47"/>
    <w:rsid w:val="0096502A"/>
    <w:rsid w:val="009666B2"/>
    <w:rsid w:val="00966AB0"/>
    <w:rsid w:val="00967D8A"/>
    <w:rsid w:val="009718B5"/>
    <w:rsid w:val="00972B7C"/>
    <w:rsid w:val="00976467"/>
    <w:rsid w:val="00977C68"/>
    <w:rsid w:val="00981BC4"/>
    <w:rsid w:val="00982B59"/>
    <w:rsid w:val="00983264"/>
    <w:rsid w:val="00984514"/>
    <w:rsid w:val="00986E51"/>
    <w:rsid w:val="0098764D"/>
    <w:rsid w:val="009936DE"/>
    <w:rsid w:val="009950C7"/>
    <w:rsid w:val="009A04D9"/>
    <w:rsid w:val="009A0535"/>
    <w:rsid w:val="009A29B3"/>
    <w:rsid w:val="009A67E6"/>
    <w:rsid w:val="009A6DF0"/>
    <w:rsid w:val="009B0FEA"/>
    <w:rsid w:val="009B1E1F"/>
    <w:rsid w:val="009B27BB"/>
    <w:rsid w:val="009B282C"/>
    <w:rsid w:val="009B2976"/>
    <w:rsid w:val="009B2B7C"/>
    <w:rsid w:val="009B2CFC"/>
    <w:rsid w:val="009B3562"/>
    <w:rsid w:val="009B7896"/>
    <w:rsid w:val="009C0E74"/>
    <w:rsid w:val="009C0FCC"/>
    <w:rsid w:val="009C1FC0"/>
    <w:rsid w:val="009C355B"/>
    <w:rsid w:val="009C69B8"/>
    <w:rsid w:val="009C6D76"/>
    <w:rsid w:val="009D0007"/>
    <w:rsid w:val="009D0904"/>
    <w:rsid w:val="009D0AAC"/>
    <w:rsid w:val="009D209B"/>
    <w:rsid w:val="009D332C"/>
    <w:rsid w:val="009D3C09"/>
    <w:rsid w:val="009D6CD9"/>
    <w:rsid w:val="009D756C"/>
    <w:rsid w:val="009E0966"/>
    <w:rsid w:val="009E1117"/>
    <w:rsid w:val="009E3F30"/>
    <w:rsid w:val="009E4C64"/>
    <w:rsid w:val="009E6523"/>
    <w:rsid w:val="009F3E0C"/>
    <w:rsid w:val="009F50CC"/>
    <w:rsid w:val="009F5DD6"/>
    <w:rsid w:val="00A004A2"/>
    <w:rsid w:val="00A00959"/>
    <w:rsid w:val="00A01008"/>
    <w:rsid w:val="00A04864"/>
    <w:rsid w:val="00A04CC3"/>
    <w:rsid w:val="00A060EC"/>
    <w:rsid w:val="00A077B1"/>
    <w:rsid w:val="00A1029A"/>
    <w:rsid w:val="00A10A0C"/>
    <w:rsid w:val="00A1123E"/>
    <w:rsid w:val="00A1209E"/>
    <w:rsid w:val="00A160D4"/>
    <w:rsid w:val="00A167D1"/>
    <w:rsid w:val="00A17832"/>
    <w:rsid w:val="00A17FB3"/>
    <w:rsid w:val="00A22558"/>
    <w:rsid w:val="00A22783"/>
    <w:rsid w:val="00A22E40"/>
    <w:rsid w:val="00A23F57"/>
    <w:rsid w:val="00A24960"/>
    <w:rsid w:val="00A2505D"/>
    <w:rsid w:val="00A2759D"/>
    <w:rsid w:val="00A31612"/>
    <w:rsid w:val="00A337A3"/>
    <w:rsid w:val="00A34D17"/>
    <w:rsid w:val="00A3677E"/>
    <w:rsid w:val="00A37106"/>
    <w:rsid w:val="00A436B6"/>
    <w:rsid w:val="00A4384F"/>
    <w:rsid w:val="00A44CAE"/>
    <w:rsid w:val="00A45E02"/>
    <w:rsid w:val="00A50330"/>
    <w:rsid w:val="00A50ADC"/>
    <w:rsid w:val="00A50CEF"/>
    <w:rsid w:val="00A51317"/>
    <w:rsid w:val="00A5162E"/>
    <w:rsid w:val="00A659E2"/>
    <w:rsid w:val="00A705AE"/>
    <w:rsid w:val="00A710E3"/>
    <w:rsid w:val="00A81601"/>
    <w:rsid w:val="00A835FB"/>
    <w:rsid w:val="00A83B23"/>
    <w:rsid w:val="00A83D11"/>
    <w:rsid w:val="00A840BE"/>
    <w:rsid w:val="00A9081C"/>
    <w:rsid w:val="00A909FD"/>
    <w:rsid w:val="00A919AA"/>
    <w:rsid w:val="00A92EDB"/>
    <w:rsid w:val="00A93BB7"/>
    <w:rsid w:val="00AA1C91"/>
    <w:rsid w:val="00AA27AB"/>
    <w:rsid w:val="00AA41EE"/>
    <w:rsid w:val="00AB0472"/>
    <w:rsid w:val="00AB0D27"/>
    <w:rsid w:val="00AB1C0A"/>
    <w:rsid w:val="00AB1C31"/>
    <w:rsid w:val="00AB1C4F"/>
    <w:rsid w:val="00AB3A02"/>
    <w:rsid w:val="00AB3AA5"/>
    <w:rsid w:val="00AB3F8A"/>
    <w:rsid w:val="00AB702A"/>
    <w:rsid w:val="00AC6B21"/>
    <w:rsid w:val="00AD0065"/>
    <w:rsid w:val="00AD00FA"/>
    <w:rsid w:val="00AD0435"/>
    <w:rsid w:val="00AD1D9A"/>
    <w:rsid w:val="00AD2809"/>
    <w:rsid w:val="00AD37D1"/>
    <w:rsid w:val="00AD381D"/>
    <w:rsid w:val="00AD45B7"/>
    <w:rsid w:val="00AD4828"/>
    <w:rsid w:val="00AD7E4D"/>
    <w:rsid w:val="00AE1745"/>
    <w:rsid w:val="00AE1C48"/>
    <w:rsid w:val="00AE2621"/>
    <w:rsid w:val="00AE4046"/>
    <w:rsid w:val="00AE468E"/>
    <w:rsid w:val="00AE6890"/>
    <w:rsid w:val="00AE72B1"/>
    <w:rsid w:val="00AE7BAE"/>
    <w:rsid w:val="00AF08F8"/>
    <w:rsid w:val="00AF0E7C"/>
    <w:rsid w:val="00AF1FE8"/>
    <w:rsid w:val="00AF43B1"/>
    <w:rsid w:val="00AF582E"/>
    <w:rsid w:val="00AF6538"/>
    <w:rsid w:val="00AF78BE"/>
    <w:rsid w:val="00B02985"/>
    <w:rsid w:val="00B04F85"/>
    <w:rsid w:val="00B05155"/>
    <w:rsid w:val="00B05A0B"/>
    <w:rsid w:val="00B07140"/>
    <w:rsid w:val="00B115C5"/>
    <w:rsid w:val="00B1423C"/>
    <w:rsid w:val="00B14F4C"/>
    <w:rsid w:val="00B17EC8"/>
    <w:rsid w:val="00B20DE6"/>
    <w:rsid w:val="00B22256"/>
    <w:rsid w:val="00B23394"/>
    <w:rsid w:val="00B25639"/>
    <w:rsid w:val="00B27270"/>
    <w:rsid w:val="00B273AA"/>
    <w:rsid w:val="00B2759C"/>
    <w:rsid w:val="00B27C85"/>
    <w:rsid w:val="00B3148F"/>
    <w:rsid w:val="00B31D06"/>
    <w:rsid w:val="00B31D54"/>
    <w:rsid w:val="00B31DED"/>
    <w:rsid w:val="00B330BD"/>
    <w:rsid w:val="00B3326C"/>
    <w:rsid w:val="00B34B60"/>
    <w:rsid w:val="00B353BF"/>
    <w:rsid w:val="00B368AF"/>
    <w:rsid w:val="00B36C02"/>
    <w:rsid w:val="00B4118D"/>
    <w:rsid w:val="00B416A1"/>
    <w:rsid w:val="00B45764"/>
    <w:rsid w:val="00B45F38"/>
    <w:rsid w:val="00B47FAC"/>
    <w:rsid w:val="00B503E4"/>
    <w:rsid w:val="00B50BF3"/>
    <w:rsid w:val="00B520F4"/>
    <w:rsid w:val="00B52A0A"/>
    <w:rsid w:val="00B532EA"/>
    <w:rsid w:val="00B54AAD"/>
    <w:rsid w:val="00B60C1D"/>
    <w:rsid w:val="00B6297A"/>
    <w:rsid w:val="00B66D08"/>
    <w:rsid w:val="00B7056A"/>
    <w:rsid w:val="00B71F9F"/>
    <w:rsid w:val="00B736EA"/>
    <w:rsid w:val="00B770C5"/>
    <w:rsid w:val="00B771FA"/>
    <w:rsid w:val="00B81528"/>
    <w:rsid w:val="00B81A43"/>
    <w:rsid w:val="00B84DF0"/>
    <w:rsid w:val="00B84FA1"/>
    <w:rsid w:val="00B90B00"/>
    <w:rsid w:val="00B91CD2"/>
    <w:rsid w:val="00B91E0B"/>
    <w:rsid w:val="00B91F7B"/>
    <w:rsid w:val="00B95167"/>
    <w:rsid w:val="00B97D4E"/>
    <w:rsid w:val="00BA2B08"/>
    <w:rsid w:val="00BA2E14"/>
    <w:rsid w:val="00BB12E5"/>
    <w:rsid w:val="00BB33D2"/>
    <w:rsid w:val="00BC03F3"/>
    <w:rsid w:val="00BC2027"/>
    <w:rsid w:val="00BD1BE0"/>
    <w:rsid w:val="00BD270F"/>
    <w:rsid w:val="00BD4267"/>
    <w:rsid w:val="00BD4DD8"/>
    <w:rsid w:val="00BD7155"/>
    <w:rsid w:val="00BD7F98"/>
    <w:rsid w:val="00BE34D0"/>
    <w:rsid w:val="00BE4BC6"/>
    <w:rsid w:val="00BE4D86"/>
    <w:rsid w:val="00BE597C"/>
    <w:rsid w:val="00BE6A82"/>
    <w:rsid w:val="00BE75C9"/>
    <w:rsid w:val="00BE7BE8"/>
    <w:rsid w:val="00BF0812"/>
    <w:rsid w:val="00BF2EDB"/>
    <w:rsid w:val="00BF38EF"/>
    <w:rsid w:val="00BF3B51"/>
    <w:rsid w:val="00BF3B62"/>
    <w:rsid w:val="00BF48EC"/>
    <w:rsid w:val="00BF4943"/>
    <w:rsid w:val="00BF5C72"/>
    <w:rsid w:val="00C0009E"/>
    <w:rsid w:val="00C03203"/>
    <w:rsid w:val="00C03764"/>
    <w:rsid w:val="00C042A1"/>
    <w:rsid w:val="00C0466C"/>
    <w:rsid w:val="00C04CF3"/>
    <w:rsid w:val="00C05C51"/>
    <w:rsid w:val="00C06476"/>
    <w:rsid w:val="00C10D06"/>
    <w:rsid w:val="00C11398"/>
    <w:rsid w:val="00C1195D"/>
    <w:rsid w:val="00C13895"/>
    <w:rsid w:val="00C13D5A"/>
    <w:rsid w:val="00C16BA6"/>
    <w:rsid w:val="00C176D5"/>
    <w:rsid w:val="00C20994"/>
    <w:rsid w:val="00C20D05"/>
    <w:rsid w:val="00C21469"/>
    <w:rsid w:val="00C2506F"/>
    <w:rsid w:val="00C2679B"/>
    <w:rsid w:val="00C310F1"/>
    <w:rsid w:val="00C31C49"/>
    <w:rsid w:val="00C3264C"/>
    <w:rsid w:val="00C32931"/>
    <w:rsid w:val="00C353BC"/>
    <w:rsid w:val="00C35D5B"/>
    <w:rsid w:val="00C374D8"/>
    <w:rsid w:val="00C40795"/>
    <w:rsid w:val="00C40FF8"/>
    <w:rsid w:val="00C467E5"/>
    <w:rsid w:val="00C51218"/>
    <w:rsid w:val="00C51C8F"/>
    <w:rsid w:val="00C52B12"/>
    <w:rsid w:val="00C52B89"/>
    <w:rsid w:val="00C53395"/>
    <w:rsid w:val="00C53FCE"/>
    <w:rsid w:val="00C543AB"/>
    <w:rsid w:val="00C55807"/>
    <w:rsid w:val="00C563A1"/>
    <w:rsid w:val="00C605CF"/>
    <w:rsid w:val="00C6595B"/>
    <w:rsid w:val="00C66796"/>
    <w:rsid w:val="00C67DB0"/>
    <w:rsid w:val="00C70205"/>
    <w:rsid w:val="00C70CBA"/>
    <w:rsid w:val="00C71ED2"/>
    <w:rsid w:val="00C74FA2"/>
    <w:rsid w:val="00C75508"/>
    <w:rsid w:val="00C765BC"/>
    <w:rsid w:val="00C7699F"/>
    <w:rsid w:val="00C805DD"/>
    <w:rsid w:val="00C8622C"/>
    <w:rsid w:val="00C86250"/>
    <w:rsid w:val="00C90899"/>
    <w:rsid w:val="00C9107E"/>
    <w:rsid w:val="00C920A1"/>
    <w:rsid w:val="00C9305E"/>
    <w:rsid w:val="00C94092"/>
    <w:rsid w:val="00C94AA6"/>
    <w:rsid w:val="00C9596D"/>
    <w:rsid w:val="00C9609A"/>
    <w:rsid w:val="00CA11E6"/>
    <w:rsid w:val="00CA186D"/>
    <w:rsid w:val="00CA1C61"/>
    <w:rsid w:val="00CA1EA9"/>
    <w:rsid w:val="00CA221B"/>
    <w:rsid w:val="00CA24D6"/>
    <w:rsid w:val="00CA397D"/>
    <w:rsid w:val="00CA7667"/>
    <w:rsid w:val="00CA7C3E"/>
    <w:rsid w:val="00CB2043"/>
    <w:rsid w:val="00CB2A66"/>
    <w:rsid w:val="00CB3744"/>
    <w:rsid w:val="00CB3866"/>
    <w:rsid w:val="00CB6F13"/>
    <w:rsid w:val="00CC0F43"/>
    <w:rsid w:val="00CC25F4"/>
    <w:rsid w:val="00CC2789"/>
    <w:rsid w:val="00CC2B02"/>
    <w:rsid w:val="00CC5295"/>
    <w:rsid w:val="00CD2D79"/>
    <w:rsid w:val="00CD446F"/>
    <w:rsid w:val="00CD52BA"/>
    <w:rsid w:val="00CD5B32"/>
    <w:rsid w:val="00CE13B6"/>
    <w:rsid w:val="00CF0FC2"/>
    <w:rsid w:val="00CF2878"/>
    <w:rsid w:val="00CF3C22"/>
    <w:rsid w:val="00CF5210"/>
    <w:rsid w:val="00CF601C"/>
    <w:rsid w:val="00CF6B5F"/>
    <w:rsid w:val="00D006E7"/>
    <w:rsid w:val="00D02E59"/>
    <w:rsid w:val="00D035BC"/>
    <w:rsid w:val="00D04634"/>
    <w:rsid w:val="00D063CF"/>
    <w:rsid w:val="00D10B2D"/>
    <w:rsid w:val="00D10ED6"/>
    <w:rsid w:val="00D15711"/>
    <w:rsid w:val="00D212F9"/>
    <w:rsid w:val="00D21988"/>
    <w:rsid w:val="00D21E22"/>
    <w:rsid w:val="00D2517F"/>
    <w:rsid w:val="00D269CD"/>
    <w:rsid w:val="00D26EE1"/>
    <w:rsid w:val="00D33FC6"/>
    <w:rsid w:val="00D34799"/>
    <w:rsid w:val="00D349DD"/>
    <w:rsid w:val="00D34F3D"/>
    <w:rsid w:val="00D35B52"/>
    <w:rsid w:val="00D3604D"/>
    <w:rsid w:val="00D37912"/>
    <w:rsid w:val="00D37D40"/>
    <w:rsid w:val="00D40BCE"/>
    <w:rsid w:val="00D4221A"/>
    <w:rsid w:val="00D47972"/>
    <w:rsid w:val="00D50B19"/>
    <w:rsid w:val="00D53B36"/>
    <w:rsid w:val="00D53FD0"/>
    <w:rsid w:val="00D54A1C"/>
    <w:rsid w:val="00D55275"/>
    <w:rsid w:val="00D55550"/>
    <w:rsid w:val="00D5573B"/>
    <w:rsid w:val="00D5667D"/>
    <w:rsid w:val="00D567A1"/>
    <w:rsid w:val="00D61B34"/>
    <w:rsid w:val="00D62ACB"/>
    <w:rsid w:val="00D634D2"/>
    <w:rsid w:val="00D63624"/>
    <w:rsid w:val="00D63C4A"/>
    <w:rsid w:val="00D64A34"/>
    <w:rsid w:val="00D66426"/>
    <w:rsid w:val="00D7045D"/>
    <w:rsid w:val="00D709FA"/>
    <w:rsid w:val="00D71D06"/>
    <w:rsid w:val="00D73065"/>
    <w:rsid w:val="00D74E3C"/>
    <w:rsid w:val="00D804BF"/>
    <w:rsid w:val="00D80655"/>
    <w:rsid w:val="00D834B2"/>
    <w:rsid w:val="00D8378F"/>
    <w:rsid w:val="00D85CE0"/>
    <w:rsid w:val="00D90531"/>
    <w:rsid w:val="00D916B7"/>
    <w:rsid w:val="00D91995"/>
    <w:rsid w:val="00D925FB"/>
    <w:rsid w:val="00D93C7F"/>
    <w:rsid w:val="00D941A5"/>
    <w:rsid w:val="00D97304"/>
    <w:rsid w:val="00DA1B77"/>
    <w:rsid w:val="00DB2100"/>
    <w:rsid w:val="00DB2AB1"/>
    <w:rsid w:val="00DB2AC9"/>
    <w:rsid w:val="00DB2C1A"/>
    <w:rsid w:val="00DB43B4"/>
    <w:rsid w:val="00DB5367"/>
    <w:rsid w:val="00DB67CE"/>
    <w:rsid w:val="00DB77B4"/>
    <w:rsid w:val="00DD004B"/>
    <w:rsid w:val="00DD0B6F"/>
    <w:rsid w:val="00DD2A2B"/>
    <w:rsid w:val="00DD3C5A"/>
    <w:rsid w:val="00DD40E8"/>
    <w:rsid w:val="00DD4B8D"/>
    <w:rsid w:val="00DD5AC5"/>
    <w:rsid w:val="00DD5B8F"/>
    <w:rsid w:val="00DD5DC9"/>
    <w:rsid w:val="00DD6135"/>
    <w:rsid w:val="00DD6D56"/>
    <w:rsid w:val="00DE4CCD"/>
    <w:rsid w:val="00DE548C"/>
    <w:rsid w:val="00DE640E"/>
    <w:rsid w:val="00DE6B58"/>
    <w:rsid w:val="00DF3A5D"/>
    <w:rsid w:val="00DF63C4"/>
    <w:rsid w:val="00DF6FA3"/>
    <w:rsid w:val="00E00F7B"/>
    <w:rsid w:val="00E01875"/>
    <w:rsid w:val="00E03A56"/>
    <w:rsid w:val="00E0699F"/>
    <w:rsid w:val="00E06F49"/>
    <w:rsid w:val="00E06F74"/>
    <w:rsid w:val="00E07599"/>
    <w:rsid w:val="00E10F26"/>
    <w:rsid w:val="00E1103E"/>
    <w:rsid w:val="00E1341E"/>
    <w:rsid w:val="00E14EE2"/>
    <w:rsid w:val="00E15592"/>
    <w:rsid w:val="00E21118"/>
    <w:rsid w:val="00E2145D"/>
    <w:rsid w:val="00E21A69"/>
    <w:rsid w:val="00E22E83"/>
    <w:rsid w:val="00E2340A"/>
    <w:rsid w:val="00E25672"/>
    <w:rsid w:val="00E275D6"/>
    <w:rsid w:val="00E27972"/>
    <w:rsid w:val="00E30094"/>
    <w:rsid w:val="00E32219"/>
    <w:rsid w:val="00E34D4D"/>
    <w:rsid w:val="00E3714A"/>
    <w:rsid w:val="00E4010D"/>
    <w:rsid w:val="00E40CA1"/>
    <w:rsid w:val="00E41501"/>
    <w:rsid w:val="00E435D8"/>
    <w:rsid w:val="00E440A8"/>
    <w:rsid w:val="00E5121E"/>
    <w:rsid w:val="00E521FC"/>
    <w:rsid w:val="00E602B8"/>
    <w:rsid w:val="00E62C35"/>
    <w:rsid w:val="00E66A6D"/>
    <w:rsid w:val="00E70806"/>
    <w:rsid w:val="00E70DB6"/>
    <w:rsid w:val="00E7170C"/>
    <w:rsid w:val="00E75A65"/>
    <w:rsid w:val="00E802D2"/>
    <w:rsid w:val="00E93FBF"/>
    <w:rsid w:val="00E94047"/>
    <w:rsid w:val="00E96AAD"/>
    <w:rsid w:val="00EA0CF3"/>
    <w:rsid w:val="00EA59E3"/>
    <w:rsid w:val="00EA77B5"/>
    <w:rsid w:val="00EB3A14"/>
    <w:rsid w:val="00EB54B1"/>
    <w:rsid w:val="00EC2CFD"/>
    <w:rsid w:val="00EC2D1C"/>
    <w:rsid w:val="00EC3EEE"/>
    <w:rsid w:val="00EC5263"/>
    <w:rsid w:val="00EC5960"/>
    <w:rsid w:val="00EC5C61"/>
    <w:rsid w:val="00EC601D"/>
    <w:rsid w:val="00EC7311"/>
    <w:rsid w:val="00ED0923"/>
    <w:rsid w:val="00ED1845"/>
    <w:rsid w:val="00ED21EE"/>
    <w:rsid w:val="00ED25FF"/>
    <w:rsid w:val="00ED30A4"/>
    <w:rsid w:val="00ED42C6"/>
    <w:rsid w:val="00ED602E"/>
    <w:rsid w:val="00ED6F77"/>
    <w:rsid w:val="00ED7073"/>
    <w:rsid w:val="00ED7AEC"/>
    <w:rsid w:val="00EE2761"/>
    <w:rsid w:val="00EE364D"/>
    <w:rsid w:val="00EE3B29"/>
    <w:rsid w:val="00EE7120"/>
    <w:rsid w:val="00EF0DDB"/>
    <w:rsid w:val="00EF1CA2"/>
    <w:rsid w:val="00EF30AB"/>
    <w:rsid w:val="00EF37F8"/>
    <w:rsid w:val="00EF5870"/>
    <w:rsid w:val="00EF7D6B"/>
    <w:rsid w:val="00F04170"/>
    <w:rsid w:val="00F0501B"/>
    <w:rsid w:val="00F105E0"/>
    <w:rsid w:val="00F10747"/>
    <w:rsid w:val="00F1159D"/>
    <w:rsid w:val="00F13500"/>
    <w:rsid w:val="00F13691"/>
    <w:rsid w:val="00F1421E"/>
    <w:rsid w:val="00F14328"/>
    <w:rsid w:val="00F15C58"/>
    <w:rsid w:val="00F178D2"/>
    <w:rsid w:val="00F20FA7"/>
    <w:rsid w:val="00F21569"/>
    <w:rsid w:val="00F3033D"/>
    <w:rsid w:val="00F33DBC"/>
    <w:rsid w:val="00F34064"/>
    <w:rsid w:val="00F35582"/>
    <w:rsid w:val="00F37150"/>
    <w:rsid w:val="00F37A56"/>
    <w:rsid w:val="00F45C10"/>
    <w:rsid w:val="00F5035F"/>
    <w:rsid w:val="00F5080C"/>
    <w:rsid w:val="00F51A59"/>
    <w:rsid w:val="00F54177"/>
    <w:rsid w:val="00F57260"/>
    <w:rsid w:val="00F5751A"/>
    <w:rsid w:val="00F61978"/>
    <w:rsid w:val="00F61DF1"/>
    <w:rsid w:val="00F63201"/>
    <w:rsid w:val="00F63E78"/>
    <w:rsid w:val="00F6665E"/>
    <w:rsid w:val="00F66DC1"/>
    <w:rsid w:val="00F73FD6"/>
    <w:rsid w:val="00F7447C"/>
    <w:rsid w:val="00F74EF8"/>
    <w:rsid w:val="00F85889"/>
    <w:rsid w:val="00F86DE7"/>
    <w:rsid w:val="00F90A85"/>
    <w:rsid w:val="00F9183D"/>
    <w:rsid w:val="00F93B09"/>
    <w:rsid w:val="00F95D13"/>
    <w:rsid w:val="00FA066E"/>
    <w:rsid w:val="00FA0BEF"/>
    <w:rsid w:val="00FA289D"/>
    <w:rsid w:val="00FA34A3"/>
    <w:rsid w:val="00FA761A"/>
    <w:rsid w:val="00FB2C51"/>
    <w:rsid w:val="00FB3CED"/>
    <w:rsid w:val="00FB48FC"/>
    <w:rsid w:val="00FB6DE5"/>
    <w:rsid w:val="00FB77D2"/>
    <w:rsid w:val="00FC060D"/>
    <w:rsid w:val="00FC0FB6"/>
    <w:rsid w:val="00FC288F"/>
    <w:rsid w:val="00FC3EBE"/>
    <w:rsid w:val="00FC55EC"/>
    <w:rsid w:val="00FC71C8"/>
    <w:rsid w:val="00FC7B05"/>
    <w:rsid w:val="00FD1FE2"/>
    <w:rsid w:val="00FD3CEF"/>
    <w:rsid w:val="00FD552E"/>
    <w:rsid w:val="00FE0620"/>
    <w:rsid w:val="00FE22A8"/>
    <w:rsid w:val="00FE26A2"/>
    <w:rsid w:val="00FE29FB"/>
    <w:rsid w:val="00FE770F"/>
    <w:rsid w:val="00FF1B67"/>
    <w:rsid w:val="00FF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6BDDEE7"/>
  <w15:docId w15:val="{35BCAA71-6609-49F5-A25F-610BA2E0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8AC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Heading1">
    <w:name w:val="heading 1"/>
    <w:basedOn w:val="Normal"/>
    <w:next w:val="Normal"/>
    <w:qFormat/>
    <w:rsid w:val="007068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A1E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7068AB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7068AB"/>
    <w:pPr>
      <w:tabs>
        <w:tab w:val="center" w:pos="4677"/>
        <w:tab w:val="right" w:pos="9355"/>
      </w:tabs>
    </w:pPr>
  </w:style>
  <w:style w:type="paragraph" w:customStyle="1" w:styleId="Char1CharCharCharCharCharCharCharCharCharCharCharChar">
    <w:name w:val="Char1 Char Char Char Char Char Char Char Char Char Char Char Char"/>
    <w:basedOn w:val="Normal"/>
    <w:rsid w:val="00800438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customStyle="1" w:styleId="CharChar">
    <w:name w:val="Char Char"/>
    <w:basedOn w:val="Normal"/>
    <w:rsid w:val="004C6040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character" w:styleId="Hyperlink">
    <w:name w:val="Hyperlink"/>
    <w:unhideWhenUsed/>
    <w:rsid w:val="00F34064"/>
    <w:rPr>
      <w:color w:val="0000FF"/>
      <w:u w:val="single"/>
    </w:rPr>
  </w:style>
  <w:style w:type="paragraph" w:styleId="NormalWeb">
    <w:name w:val="Normal (Web)"/>
    <w:basedOn w:val="Normal"/>
    <w:unhideWhenUsed/>
    <w:rsid w:val="00F3406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CharChar0">
    <w:name w:val="Знак Знак Char Char"/>
    <w:basedOn w:val="Normal"/>
    <w:rsid w:val="00F34064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character" w:styleId="Emphasis">
    <w:name w:val="Emphasis"/>
    <w:qFormat/>
    <w:rsid w:val="0013579D"/>
    <w:rPr>
      <w:i/>
      <w:iCs/>
    </w:rPr>
  </w:style>
  <w:style w:type="paragraph" w:styleId="NoSpacing">
    <w:name w:val="No Spacing"/>
    <w:uiPriority w:val="99"/>
    <w:qFormat/>
    <w:rsid w:val="00714420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Desktop\POAK\Blank-Naxararutyun-new\Naxar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9vdYVBkA9FuiTW/RaE03cO53wojAnc/gdilgQ+c//70=</DigestValue>
    </Reference>
    <Reference Type="http://www.w3.org/2000/09/xmldsig#Object" URI="#idOfficeObject">
      <DigestMethod Algorithm="http://www.w3.org/2001/04/xmlenc#sha256"/>
      <DigestValue>WfWwhOFeuMXfEr9fc2/HHEYmpdCctsd6WcN2DqT6eZo=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lRq00TarjhikkOOShiFNi0VbWhhT/xk8Eu3FceyPMa0=</DigestValue>
    </Reference>
    <Reference Type="http://www.w3.org/2000/09/xmldsig#Object" URI="#idValidSigLnImg">
      <DigestMethod Algorithm="http://www.w3.org/2001/04/xmlenc#sha256"/>
      <DigestValue>3YLq54zJFro94o00J9/oSAcvEgXQ63sCLuqSjFSqjJg=</DigestValue>
    </Reference>
    <Reference Type="http://www.w3.org/2000/09/xmldsig#Object" URI="#idInvalidSigLnImg">
      <DigestMethod Algorithm="http://www.w3.org/2001/04/xmlenc#sha256"/>
      <DigestValue>tGBVH39fS/McBTvynVbarkObpMmg0vecmAlVuxFOSVg=</DigestValue>
    </Reference>
  </SignedInfo>
  <SignatureValue>KNaQbzUl115mvFqoZQZq/yh9vL6laf4HKUQQMiLoccPf5dGf2gQT2D8KODkMPvoGVDIIDTkVDRAT
bWcUpnZX6wvYX5FdOFTmkxcHcDhL51CWW3d3Eu6VryVGPrQPGgXlcH7K5jyWKR1LMzNDNCfLwQlv
Kqc0Q3LYgH7KFNc2wrnQSunwI9WLrzdcIwiD8NvkGC1lZi0UT4lkEzRyVuQGjy1aiI3KibilP7Tr
BStR8SSemN53kXbcbIZMZUERFbCf4AEoZI8Fgwx+V1NHDhTlUrb5srv3FfpH9ii59z2h3WGbuhwl
oSJG8DaFe4M3fcy4e9nmJpvxIIdA2bYakIakTw==</SignatureValue>
  <KeyInfo>
    <X509Data>
      <X509Certificate>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j7ceLF6lxtnRPhzLIPtgrimQ+7zj1W/bLmLCUskTxjM=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v8/hol/YB6OUAXETdSDvM/FWByNA5KM47pGfqgkCvyY=</DigestValue>
      </Reference>
      <Reference URI="/word/document.xml?ContentType=application/vnd.openxmlformats-officedocument.wordprocessingml.document.main+xml">
        <DigestMethod Algorithm="http://www.w3.org/2001/04/xmlenc#sha256"/>
        <DigestValue>q5T7rTImL2xDPyn1opUm5Pn6tuqdNoOw/DohGfnk/cI=</DigestValue>
      </Reference>
      <Reference URI="/word/endnotes.xml?ContentType=application/vnd.openxmlformats-officedocument.wordprocessingml.endnotes+xml">
        <DigestMethod Algorithm="http://www.w3.org/2001/04/xmlenc#sha256"/>
        <DigestValue>NQbR0VwrnUDXTkZFdH5RnamGgNP3eH0Z6kttfgiHdvQ=</DigestValue>
      </Reference>
      <Reference URI="/word/fontTable.xml?ContentType=application/vnd.openxmlformats-officedocument.wordprocessingml.fontTable+xml">
        <DigestMethod Algorithm="http://www.w3.org/2001/04/xmlenc#sha256"/>
        <DigestValue>RI7/YLRPEPIcDl3VjrVBWHvzW6vA4097IEAKBTd0WH8=</DigestValue>
      </Reference>
      <Reference URI="/word/footer1.xml?ContentType=application/vnd.openxmlformats-officedocument.wordprocessingml.footer+xml">
        <DigestMethod Algorithm="http://www.w3.org/2001/04/xmlenc#sha256"/>
        <DigestValue>s1JxoP6ihULC5YCOt+9eRKqBj6SaEhDljX45xUcMb7A=</DigestValue>
      </Reference>
      <Reference URI="/word/footnotes.xml?ContentType=application/vnd.openxmlformats-officedocument.wordprocessingml.footnotes+xml">
        <DigestMethod Algorithm="http://www.w3.org/2001/04/xmlenc#sha256"/>
        <DigestValue>Y0Z9fMZn2b+eZpepzuaZNQMy78AvBLGIj5uiH1qbJPA=</DigestValue>
      </Reference>
      <Reference URI="/word/header1.xml?ContentType=application/vnd.openxmlformats-officedocument.wordprocessingml.header+xml">
        <DigestMethod Algorithm="http://www.w3.org/2001/04/xmlenc#sha256"/>
        <DigestValue>dNXSa4YUVU4Ln8I49ZtERY0SleDEPQAspz7gE5/KkHo=</DigestValue>
      </Reference>
      <Reference URI="/word/header2.xml?ContentType=application/vnd.openxmlformats-officedocument.wordprocessingml.header+xml">
        <DigestMethod Algorithm="http://www.w3.org/2001/04/xmlenc#sha256"/>
        <DigestValue>ARSnTR02wf4PIu5um96RNEWVz9h05G71WLvd/nXA0kM=</DigestValue>
      </Reference>
      <Reference URI="/word/media/image1.emf?ContentType=image/x-emf">
        <DigestMethod Algorithm="http://www.w3.org/2001/04/xmlenc#sha256"/>
        <DigestValue>Evkp6Nr+YgauZv/rusvAq6lHEH+VwjQ6Icy6dMUZMLs=</DigestValue>
      </Reference>
      <Reference URI="/word/media/image2.jpeg?ContentType=image/jpeg">
        <DigestMethod Algorithm="http://www.w3.org/2001/04/xmlenc#sha256"/>
        <DigestValue>KH31TdmXfU0MspvZa3ndmK+euM9kN9QVXVv6Uzd3eak=</DigestValue>
      </Reference>
      <Reference URI="/word/media/image3.png?ContentType=image/png">
        <DigestMethod Algorithm="http://www.w3.org/2001/04/xmlenc#sha256"/>
        <DigestValue>eOC6KQJh7UZQlDky0pKjHMQG3PKuD7GSIQP6n9PG2fI=</DigestValue>
      </Reference>
      <Reference URI="/word/settings.xml?ContentType=application/vnd.openxmlformats-officedocument.wordprocessingml.settings+xml">
        <DigestMethod Algorithm="http://www.w3.org/2001/04/xmlenc#sha256"/>
        <DigestValue>MoCgA6wnG3p8Kpx8L1xEr/ydPbDpmE3QZUTBuxPH7c0=</DigestValue>
      </Reference>
      <Reference URI="/word/styles.xml?ContentType=application/vnd.openxmlformats-officedocument.wordprocessingml.styles+xml">
        <DigestMethod Algorithm="http://www.w3.org/2001/04/xmlenc#sha256"/>
        <DigestValue>8Mz5+ztwLIwKsqEgzO+M9b8meWo53FrlsOqKPBrawc8=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o7jrND++2IZnmOIMkPNRRP4TJmJxgI9OaqcJZj4zBSU=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2025-07-18T11:42:00Z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{D0D8393E-1006-480D-AF12-0231C84127DC}</SetupID>
          <SignatureText/>
          <SignatureImage>AQAAAGwAAAAAAAAAAAAAAHoAAAAXAAAAAAAAAAAAAADoCwAAUwIAACBFTUYAAAEACEUAAAwAAAABAAAAAAAAAAAAAAAAAAAAgAcAADgEAADcAQAADAEAAAAAAAAAAAAAAAAAAGBDBwDgFgQARgAAACwAAAAgAAAARU1GKwFAAQAcAAAAEAAAAAIQwNsBAAAAYAAAAGAAAABGAAAAZAwAAFgMAABFTUYrIkAEAAwAAAAAAAAAHkAJAAwAAAAAAAAAJEABAAwAAAAAAAAAMEACABAAAAAEAAAAAACAPyFABwAMAAAAAAAAAAhAAAWwCwAApAs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ԱՆԱՀԻՏ ԱՎԱՆԵՍՅԱՆ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2025-07-18T11:42:00Z</xd:SigningTime>
          <xd:SigningCertificate>
            <xd:Cert>
              <xd:CertDigest>
                <DigestMethod Algorithm="http://www.w3.org/2001/04/xmlenc#sha256"/>
                <DigestValue>TInUd4rSAEF+MUIvsJ0og7BLed/rhuZTPQ+Eq8wCnhI=</DigestValue>
              </xd:CertDigest>
              <xd:IssuerSerial>
                <X509IssuerName>CN=CA of RoA, SERIALNUMBER=1, O=EKENG CJSC, C=AM</X509IssuerName>
                <X509SerialNumber>6636867520037555685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u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P2UXHYAAAAABPghdgAAAABASZRmAAAAALoVlWYAAAAAbEeWZgAAAACw+ttiAAAAAPr122IAAAAAS/PbYgAAAABF7ttiAAAAAKnn22IAAAAAQuXbYgAAAAAD2NtiAAAAAL/W22IAAAAAjWbVYgAAAABLOR4UPOyvAAAAAAAAAK8AEKEpWtMJnE7+////bO6vALzVVHek7a8AEEfFANCpKFoAAAAA6NVUd///AAAAAAAAy9ZUd8vWVHec7q8AAAAAAAAAAADB+Vt2AAAAAAcAAADM7q8AzO6v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DQKBgEAALynrwDIgUV3QgkKKDCorwAcqq8A1YFFd9a/cLjUp68AAAAAAAAAAACA5f1ipnnSYsiI0QBUp68AuKevAPqh+GL/////pKevANK71GJQINliBrzUYkcf02JZH9Nikr9wuIDl/WLyv3C4zKevALO71GLYREkIAAAAAAAAn5f0p68AhKmvAIl/RXfUp68AAgAAAJV/RXcMqP1i4P///wAAAAAAAAAAAAAAAJABAAAAAAABAAAAAGEAcgAAAGEABgAAAAAAAADB+Vt2AAAAAAYAAAAoqa8AKKmvAAACAAD8////AQAAAAAAAAAAAAAAAAAAAAAAAADoxFp1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wAAAAKAAAAUAAAAIMAAABcAAAAAQAAAFVVxkG+hMZBCgAAAFAAAAAQAAAATAAAAAAAAAAAAAAAAAAAAP//////////bAAAADEFRgUxBUAFOwVPBSAAMQVOBTEFRgU1BU0FRQUxBUYFCQAAAAgAAAAJAAAABgAAAAcAAAAHAAAAAwAAAAk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</Object>
  <Object Id="idInvalidSigLnImg">AQAAAGwAAAAAAAAAAAAAAP8AAAB/AAAAAAAAAAAAAADLGAAAaQwAACBFTUYAAAEAY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8BIAEiHZ4WsUAhHe/Zp0JCgDoq68A1K2vANWBRXf9lFx2jKuvAAAAAAAAAAAAcGDRYgAAAAATaNFiAAAAAFwA1WIAAAAA0vvUYgAAAADg+dRiAAAAAE3x1WIAAAAA6/DVYgAAAAAg89RiAAAAAP/v1WIAAAAADejUYgAAAAAAAJ+XAAAAADytrwCJf0V3jKuvAAAAAACVf0V3jK+vAPX///8AAAAAAAAAAAAAAACEJ03t1KuvAP2UXHYAAIR2AACvAAkAAAAAAAAAwflbdkBJlGYJAAAA4KyvAOCsrwAAAgAA/P///wEAAAAAAAAAAAAAAAAAAAAAAAAA6MRadWR2AAgAAAAAJQAAAAwAAAABAAAAGAAAAAwAAAD/AAACEgAAAAwAAAABAAAAHgAAABgAAAAiAAAABAAAAHoAAAARAAAAJQAAAAwAAAABAAAAVAAAALQAAAAjAAAABAAAAHgAAAAQAAAAAQAAAFVV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P2UXHYAAAAABPghdgAAAABASZRmAAAAALoVlWYAAAAAbEeWZgAAAACw+ttiAAAAAPr122IAAAAAS/PbYgAAAABF7ttiAAAAAKnn22IAAAAAQuXbYgAAAAAD2NtiAAAAAL/W22IAAAAAjWbVYgAAAABLOR4UPOyvAAAAAAAAAK8AEKEpWtMJnE7+////bO6vALzVVHek7a8AEEfFANCpKFoAAAAA6NVUd///AAAAAAAAy9ZUd8vWVHec7q8AAAAAAAAAAADB+Vt2AAAAAAcAAADM7q8AzO6v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DQKBgEAALynrwDIgUV3QgkKKDCorwAcqq8A1YFFd9a/cLjUp68AAAAAAAAAAACA5f1ipnnSYsiI0QBUp68AuKevAPqh+GL/////pKevANK71GJQINliBrzUYkcf02JZH9Nikr9wuIDl/WLyv3C4zKevALO71GLYREkIAAAAAAAAn5f0p68AhKmvAIl/RXfUp68AAgAAAJV/RXcMqP1i4P///wAAAAAAAAAAAAAAAJABAAAAAAABAAAAAGEAcgAAAGEABgAAAAAAAADB+Vt2AAAAAAYAAAAoqa8AKKmvAAACAAD8////AQAAAAAAAAAAAAAAAAAAAAAAAADoxFp1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wAAAAKAAAAUAAAAIMAAABcAAAAAQAAAFVVxkG+hMZBCgAAAFAAAAAQAAAATAAAAAAAAAAAAAAAAAAAAP//////////bAAAADEFRgUxBUAFOwVPBSAAMQVOBTEFRgU1BU0FRQUxBUYFCQAAAAgAAAAJAAAABgAAAAcAAAAHAAAAAwAAAAk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Naxarar.dotm</Template>
  <TotalTime>119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 Hayrapetyan</dc:creator>
  <cp:keywords>https://mul2-moh.gov.am/tasks/936324/oneclick?token=34d3586338c7888de1d165d67d9b1cc2</cp:keywords>
  <cp:lastModifiedBy>Narine Mnatsakanyan</cp:lastModifiedBy>
  <cp:revision>19</cp:revision>
  <cp:lastPrinted>2008-01-25T12:43:00Z</cp:lastPrinted>
  <dcterms:created xsi:type="dcterms:W3CDTF">2025-06-26T09:52:00Z</dcterms:created>
  <dcterms:modified xsi:type="dcterms:W3CDTF">2025-07-18T11:41:00Z</dcterms:modified>
</cp:coreProperties>
</file>